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7E" w:rsidRDefault="0012137E" w:rsidP="0012137E">
      <w:pPr>
        <w:pStyle w:val="ConsPlusNormal"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2137E" w:rsidRDefault="0012137E" w:rsidP="0012137E">
      <w:pPr>
        <w:pStyle w:val="ConsPlusNormal"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12137E" w:rsidRDefault="0012137E" w:rsidP="0012137E">
      <w:pPr>
        <w:pStyle w:val="ConsPlusNormal"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:rsidR="0012137E" w:rsidRPr="0012137E" w:rsidRDefault="0012137E" w:rsidP="0012137E">
      <w:pPr>
        <w:pStyle w:val="ConsPlusNormal"/>
        <w:ind w:left="9639" w:firstLine="0"/>
        <w:rPr>
          <w:rFonts w:ascii="Times New Roman" w:hAnsi="Times New Roman" w:cs="Times New Roman"/>
          <w:b/>
          <w:sz w:val="28"/>
          <w:szCs w:val="28"/>
        </w:rPr>
      </w:pPr>
      <w:r w:rsidRPr="0012137E">
        <w:rPr>
          <w:rFonts w:ascii="Times New Roman" w:hAnsi="Times New Roman" w:cs="Times New Roman"/>
          <w:sz w:val="28"/>
          <w:szCs w:val="28"/>
        </w:rPr>
        <w:t xml:space="preserve">от </w:t>
      </w:r>
      <w:r w:rsidR="00FC376A">
        <w:rPr>
          <w:rFonts w:ascii="Times New Roman" w:hAnsi="Times New Roman" w:cs="Times New Roman"/>
          <w:sz w:val="28"/>
          <w:szCs w:val="28"/>
        </w:rPr>
        <w:t>31.07.2014</w:t>
      </w:r>
      <w:bookmarkStart w:id="0" w:name="_GoBack"/>
      <w:bookmarkEnd w:id="0"/>
      <w:r w:rsidR="0084505B">
        <w:rPr>
          <w:rFonts w:ascii="Times New Roman" w:hAnsi="Times New Roman" w:cs="Times New Roman"/>
          <w:sz w:val="28"/>
          <w:szCs w:val="28"/>
        </w:rPr>
        <w:t xml:space="preserve"> </w:t>
      </w:r>
      <w:r w:rsidRPr="0012137E">
        <w:rPr>
          <w:rFonts w:ascii="Times New Roman" w:hAnsi="Times New Roman" w:cs="Times New Roman"/>
          <w:sz w:val="28"/>
          <w:szCs w:val="28"/>
        </w:rPr>
        <w:t xml:space="preserve">  № </w:t>
      </w:r>
      <w:r w:rsidR="00FC376A">
        <w:rPr>
          <w:rFonts w:ascii="Times New Roman" w:hAnsi="Times New Roman" w:cs="Times New Roman"/>
          <w:sz w:val="28"/>
          <w:szCs w:val="28"/>
        </w:rPr>
        <w:t>139-рд</w:t>
      </w:r>
    </w:p>
    <w:p w:rsidR="0012137E" w:rsidRDefault="0012137E" w:rsidP="0012137E">
      <w:pPr>
        <w:pStyle w:val="ConsPlusNormal"/>
        <w:ind w:left="9639" w:firstLine="0"/>
        <w:rPr>
          <w:rFonts w:ascii="Times New Roman" w:hAnsi="Times New Roman" w:cs="Times New Roman"/>
          <w:sz w:val="28"/>
          <w:szCs w:val="28"/>
        </w:rPr>
      </w:pPr>
    </w:p>
    <w:p w:rsidR="003A086C" w:rsidRDefault="003A086C" w:rsidP="003A086C"/>
    <w:p w:rsidR="00360D50" w:rsidRDefault="003A086C" w:rsidP="003A086C">
      <w:pPr>
        <w:jc w:val="center"/>
        <w:rPr>
          <w:b/>
          <w:caps/>
          <w:sz w:val="28"/>
          <w:szCs w:val="28"/>
        </w:rPr>
      </w:pPr>
      <w:r w:rsidRPr="009056D2">
        <w:rPr>
          <w:b/>
          <w:caps/>
          <w:sz w:val="28"/>
          <w:szCs w:val="28"/>
        </w:rPr>
        <w:t>План противодействия коррупции</w:t>
      </w:r>
      <w:r>
        <w:rPr>
          <w:b/>
          <w:caps/>
          <w:sz w:val="28"/>
          <w:szCs w:val="28"/>
        </w:rPr>
        <w:t xml:space="preserve"> </w:t>
      </w:r>
    </w:p>
    <w:p w:rsidR="003A086C" w:rsidRDefault="003A086C" w:rsidP="003A086C">
      <w:pPr>
        <w:jc w:val="center"/>
        <w:rPr>
          <w:b/>
          <w:caps/>
          <w:sz w:val="28"/>
          <w:szCs w:val="28"/>
        </w:rPr>
      </w:pPr>
      <w:r w:rsidRPr="009056D2">
        <w:rPr>
          <w:b/>
          <w:caps/>
          <w:sz w:val="28"/>
          <w:szCs w:val="28"/>
        </w:rPr>
        <w:t>в Вилючинском городском округе</w:t>
      </w:r>
      <w:r w:rsidR="00360D50">
        <w:rPr>
          <w:b/>
          <w:caps/>
          <w:sz w:val="28"/>
          <w:szCs w:val="28"/>
        </w:rPr>
        <w:t xml:space="preserve"> на 2014 год</w:t>
      </w:r>
    </w:p>
    <w:p w:rsidR="009056D2" w:rsidRDefault="009056D2" w:rsidP="009056D2">
      <w:pPr>
        <w:jc w:val="center"/>
        <w:rPr>
          <w:b/>
          <w:caps/>
          <w:sz w:val="28"/>
          <w:szCs w:val="28"/>
        </w:rPr>
      </w:pPr>
    </w:p>
    <w:tbl>
      <w:tblPr>
        <w:tblW w:w="14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8978"/>
        <w:gridCol w:w="1985"/>
        <w:gridCol w:w="2999"/>
      </w:tblGrid>
      <w:tr w:rsidR="003A086C" w:rsidRPr="001453F8" w:rsidTr="0076042B">
        <w:tc>
          <w:tcPr>
            <w:tcW w:w="769" w:type="dxa"/>
          </w:tcPr>
          <w:p w:rsidR="003A086C" w:rsidRPr="001453F8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453F8">
              <w:rPr>
                <w:b/>
                <w:sz w:val="28"/>
                <w:szCs w:val="28"/>
              </w:rPr>
              <w:t>п</w:t>
            </w:r>
            <w:proofErr w:type="gramEnd"/>
            <w:r w:rsidRPr="001453F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978" w:type="dxa"/>
          </w:tcPr>
          <w:p w:rsidR="003A086C" w:rsidRPr="001453F8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</w:tcPr>
          <w:p w:rsidR="003A086C" w:rsidRPr="001453F8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>Срок</w:t>
            </w:r>
          </w:p>
          <w:p w:rsidR="003A086C" w:rsidRPr="001453F8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>реализации</w:t>
            </w:r>
          </w:p>
        </w:tc>
        <w:tc>
          <w:tcPr>
            <w:tcW w:w="2999" w:type="dxa"/>
          </w:tcPr>
          <w:p w:rsidR="00602D2C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 xml:space="preserve">Ответственный </w:t>
            </w:r>
          </w:p>
          <w:p w:rsidR="003A086C" w:rsidRPr="001453F8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 w:rsidRPr="001453F8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3A086C" w:rsidRPr="001453F8" w:rsidTr="00B26679">
        <w:tc>
          <w:tcPr>
            <w:tcW w:w="14731" w:type="dxa"/>
            <w:gridSpan w:val="4"/>
          </w:tcPr>
          <w:p w:rsidR="003A086C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</w:t>
            </w:r>
            <w:r w:rsidRPr="003A086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Участие институтов гражданского общества в формировании </w:t>
            </w:r>
          </w:p>
          <w:p w:rsidR="003A086C" w:rsidRPr="003A086C" w:rsidRDefault="003A086C" w:rsidP="001453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обществе нетерпимого отношения к коррупции</w:t>
            </w:r>
          </w:p>
        </w:tc>
      </w:tr>
      <w:tr w:rsidR="00477322" w:rsidRPr="001453F8" w:rsidTr="00B26679">
        <w:tc>
          <w:tcPr>
            <w:tcW w:w="769" w:type="dxa"/>
          </w:tcPr>
          <w:p w:rsidR="00477322" w:rsidRPr="001453F8" w:rsidRDefault="00477322" w:rsidP="00477322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477322" w:rsidRPr="001453F8" w:rsidRDefault="00477322" w:rsidP="00E5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общественных объединений в деятельности коллегиальных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администрации Вилючинского городского округа</w:t>
            </w:r>
          </w:p>
        </w:tc>
        <w:tc>
          <w:tcPr>
            <w:tcW w:w="1985" w:type="dxa"/>
          </w:tcPr>
          <w:p w:rsidR="00477322" w:rsidRPr="001453F8" w:rsidRDefault="00477322" w:rsidP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477322" w:rsidRPr="001453F8" w:rsidRDefault="00477322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Структурные подра</w:t>
            </w:r>
            <w:r w:rsidRPr="001453F8">
              <w:rPr>
                <w:sz w:val="28"/>
                <w:szCs w:val="28"/>
              </w:rPr>
              <w:t>з</w:t>
            </w:r>
            <w:r w:rsidRPr="001453F8">
              <w:rPr>
                <w:sz w:val="28"/>
                <w:szCs w:val="28"/>
              </w:rPr>
              <w:t>деления администр</w:t>
            </w:r>
            <w:r w:rsidRPr="001453F8">
              <w:rPr>
                <w:sz w:val="28"/>
                <w:szCs w:val="28"/>
              </w:rPr>
              <w:t>а</w:t>
            </w:r>
            <w:r w:rsidRPr="001453F8">
              <w:rPr>
                <w:sz w:val="28"/>
                <w:szCs w:val="28"/>
              </w:rPr>
              <w:t>ции</w:t>
            </w:r>
          </w:p>
        </w:tc>
      </w:tr>
      <w:tr w:rsidR="003D049D" w:rsidRPr="001453F8" w:rsidTr="00B26679">
        <w:tc>
          <w:tcPr>
            <w:tcW w:w="769" w:type="dxa"/>
          </w:tcPr>
          <w:p w:rsidR="003D049D" w:rsidRPr="001453F8" w:rsidRDefault="003D049D" w:rsidP="00477322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3D049D" w:rsidRDefault="003D049D" w:rsidP="004773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публичных слушаний и общественных экспертиз проектов муниципальных правовых актов органов местного самоуправления по наиболее значимым вопросам общественной жизни, в том числе по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просам предоставления земельных участков, находящихся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собственности</w:t>
            </w:r>
          </w:p>
        </w:tc>
        <w:tc>
          <w:tcPr>
            <w:tcW w:w="1985" w:type="dxa"/>
          </w:tcPr>
          <w:p w:rsidR="003D049D" w:rsidRPr="001453F8" w:rsidRDefault="003D049D" w:rsidP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D049D" w:rsidRPr="001453F8" w:rsidRDefault="003D049D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Структурные подра</w:t>
            </w:r>
            <w:r w:rsidRPr="001453F8">
              <w:rPr>
                <w:sz w:val="28"/>
                <w:szCs w:val="28"/>
              </w:rPr>
              <w:t>з</w:t>
            </w:r>
            <w:r w:rsidRPr="001453F8">
              <w:rPr>
                <w:sz w:val="28"/>
                <w:szCs w:val="28"/>
              </w:rPr>
              <w:t>деления администр</w:t>
            </w:r>
            <w:r w:rsidRPr="001453F8">
              <w:rPr>
                <w:sz w:val="28"/>
                <w:szCs w:val="28"/>
              </w:rPr>
              <w:t>а</w:t>
            </w:r>
            <w:r w:rsidRPr="001453F8">
              <w:rPr>
                <w:sz w:val="28"/>
                <w:szCs w:val="28"/>
              </w:rPr>
              <w:t>ции</w:t>
            </w:r>
          </w:p>
        </w:tc>
      </w:tr>
      <w:tr w:rsidR="00822E02" w:rsidRPr="001453F8" w:rsidTr="00B26679">
        <w:tc>
          <w:tcPr>
            <w:tcW w:w="769" w:type="dxa"/>
          </w:tcPr>
          <w:p w:rsidR="00822E02" w:rsidRPr="001453F8" w:rsidRDefault="00822E02" w:rsidP="00477322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822E02" w:rsidRPr="003D049D" w:rsidRDefault="00822E02" w:rsidP="00360D50">
            <w:pPr>
              <w:rPr>
                <w:sz w:val="28"/>
                <w:szCs w:val="28"/>
              </w:rPr>
            </w:pPr>
            <w:r w:rsidRPr="003D049D">
              <w:rPr>
                <w:sz w:val="28"/>
                <w:szCs w:val="28"/>
              </w:rPr>
              <w:t xml:space="preserve">Обеспечение функционирования Интернет-приемной </w:t>
            </w:r>
            <w:r>
              <w:rPr>
                <w:sz w:val="28"/>
                <w:szCs w:val="28"/>
              </w:rPr>
              <w:t>г</w:t>
            </w:r>
            <w:r w:rsidRPr="003D049D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а</w:t>
            </w:r>
            <w:r w:rsidRPr="003D049D">
              <w:rPr>
                <w:sz w:val="28"/>
                <w:szCs w:val="28"/>
              </w:rPr>
              <w:t>дмин</w:t>
            </w:r>
            <w:r w:rsidRPr="003D049D">
              <w:rPr>
                <w:sz w:val="28"/>
                <w:szCs w:val="28"/>
              </w:rPr>
              <w:t>и</w:t>
            </w:r>
            <w:r w:rsidRPr="003D049D">
              <w:rPr>
                <w:sz w:val="28"/>
                <w:szCs w:val="28"/>
              </w:rPr>
              <w:t xml:space="preserve">страции </w:t>
            </w:r>
            <w:r>
              <w:rPr>
                <w:sz w:val="28"/>
                <w:szCs w:val="28"/>
              </w:rPr>
              <w:t>Вилючинского</w:t>
            </w:r>
            <w:r w:rsidR="00B26679">
              <w:rPr>
                <w:sz w:val="28"/>
                <w:szCs w:val="28"/>
              </w:rPr>
              <w:t xml:space="preserve"> городского округа, </w:t>
            </w:r>
            <w:r>
              <w:rPr>
                <w:sz w:val="28"/>
                <w:szCs w:val="28"/>
              </w:rPr>
              <w:t>«Телефона доверия</w:t>
            </w:r>
            <w:r w:rsidR="00360D50">
              <w:rPr>
                <w:sz w:val="28"/>
                <w:szCs w:val="28"/>
              </w:rPr>
              <w:t>» МБУ КЦСОН 3-13-64</w:t>
            </w:r>
            <w:r w:rsidR="00B26679">
              <w:rPr>
                <w:sz w:val="28"/>
                <w:szCs w:val="28"/>
              </w:rPr>
              <w:t>,</w:t>
            </w:r>
            <w:r w:rsidR="00360D50">
              <w:rPr>
                <w:sz w:val="28"/>
                <w:szCs w:val="28"/>
              </w:rPr>
              <w:t xml:space="preserve"> </w:t>
            </w:r>
            <w:r w:rsidR="00B26679">
              <w:rPr>
                <w:sz w:val="28"/>
                <w:szCs w:val="28"/>
              </w:rPr>
              <w:t>ящиков</w:t>
            </w:r>
            <w:r>
              <w:rPr>
                <w:sz w:val="28"/>
                <w:szCs w:val="28"/>
              </w:rPr>
              <w:t xml:space="preserve"> для обращения граждан по вопросам корру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ции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городском округе</w:t>
            </w:r>
          </w:p>
        </w:tc>
        <w:tc>
          <w:tcPr>
            <w:tcW w:w="1985" w:type="dxa"/>
          </w:tcPr>
          <w:p w:rsidR="00822E02" w:rsidRDefault="00822E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822E02" w:rsidRDefault="00B26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  <w:r w:rsidR="00822E02">
              <w:rPr>
                <w:sz w:val="28"/>
                <w:szCs w:val="28"/>
              </w:rPr>
              <w:t xml:space="preserve"> админ</w:t>
            </w:r>
            <w:r w:rsidR="00822E02">
              <w:rPr>
                <w:sz w:val="28"/>
                <w:szCs w:val="28"/>
              </w:rPr>
              <w:t>и</w:t>
            </w:r>
            <w:r w:rsidR="00822E02">
              <w:rPr>
                <w:sz w:val="28"/>
                <w:szCs w:val="28"/>
              </w:rPr>
              <w:t>страции</w:t>
            </w:r>
            <w:r w:rsidR="008043A3">
              <w:rPr>
                <w:sz w:val="28"/>
                <w:szCs w:val="28"/>
              </w:rPr>
              <w:t>, МБУ «КЦСОН»</w:t>
            </w:r>
          </w:p>
          <w:p w:rsidR="00822E02" w:rsidRDefault="00822E02">
            <w:pPr>
              <w:rPr>
                <w:b/>
                <w:sz w:val="28"/>
                <w:szCs w:val="28"/>
              </w:rPr>
            </w:pPr>
          </w:p>
        </w:tc>
      </w:tr>
      <w:tr w:rsidR="00822E02" w:rsidRPr="001453F8" w:rsidTr="00B26679">
        <w:tc>
          <w:tcPr>
            <w:tcW w:w="769" w:type="dxa"/>
          </w:tcPr>
          <w:p w:rsidR="00822E02" w:rsidRPr="001453F8" w:rsidRDefault="00822E02" w:rsidP="00477322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822E02" w:rsidRPr="003D049D" w:rsidRDefault="00822E02" w:rsidP="00360D50">
            <w:pPr>
              <w:rPr>
                <w:sz w:val="28"/>
                <w:szCs w:val="28"/>
              </w:rPr>
            </w:pPr>
            <w:r w:rsidRPr="00FF710D">
              <w:rPr>
                <w:sz w:val="28"/>
                <w:szCs w:val="28"/>
              </w:rPr>
              <w:t xml:space="preserve">Информирование населения о ходе реализации на территории </w:t>
            </w:r>
            <w:r>
              <w:rPr>
                <w:sz w:val="28"/>
                <w:szCs w:val="28"/>
              </w:rPr>
              <w:t>Вилючи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городского округа</w:t>
            </w:r>
            <w:r w:rsidRPr="00FF71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муниципальных</w:t>
            </w:r>
            <w:r w:rsidRPr="00FF710D">
              <w:rPr>
                <w:sz w:val="28"/>
                <w:szCs w:val="28"/>
              </w:rPr>
              <w:t xml:space="preserve"> программ</w:t>
            </w:r>
          </w:p>
        </w:tc>
        <w:tc>
          <w:tcPr>
            <w:tcW w:w="1985" w:type="dxa"/>
          </w:tcPr>
          <w:p w:rsidR="00822E02" w:rsidRDefault="00360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</w:t>
            </w:r>
          </w:p>
        </w:tc>
        <w:tc>
          <w:tcPr>
            <w:tcW w:w="2999" w:type="dxa"/>
          </w:tcPr>
          <w:p w:rsidR="00822E02" w:rsidRDefault="00822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822E02" w:rsidRPr="001453F8" w:rsidTr="00B26679">
        <w:tc>
          <w:tcPr>
            <w:tcW w:w="769" w:type="dxa"/>
          </w:tcPr>
          <w:p w:rsidR="00822E02" w:rsidRPr="001453F8" w:rsidRDefault="00822E02" w:rsidP="00822E02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822E02" w:rsidRPr="001453F8" w:rsidRDefault="00822E02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Информирование населения Вилючинского городского округа в сре</w:t>
            </w:r>
            <w:r w:rsidRPr="001453F8">
              <w:rPr>
                <w:sz w:val="28"/>
                <w:szCs w:val="28"/>
              </w:rPr>
              <w:t>д</w:t>
            </w:r>
            <w:r w:rsidRPr="001453F8">
              <w:rPr>
                <w:sz w:val="28"/>
                <w:szCs w:val="28"/>
              </w:rPr>
              <w:lastRenderedPageBreak/>
              <w:t xml:space="preserve">ствах массовой информации Камчатского края о деятельности органов местного самоуправления Вилючинского городского округа </w:t>
            </w:r>
          </w:p>
        </w:tc>
        <w:tc>
          <w:tcPr>
            <w:tcW w:w="1985" w:type="dxa"/>
          </w:tcPr>
          <w:p w:rsidR="00822E02" w:rsidRPr="001453F8" w:rsidRDefault="00822E02" w:rsidP="00606A3A">
            <w:pPr>
              <w:jc w:val="center"/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999" w:type="dxa"/>
          </w:tcPr>
          <w:p w:rsidR="00822E02" w:rsidRPr="001453F8" w:rsidRDefault="00B26679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связям с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щественностью и средствами массовой информации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  <w:p w:rsidR="00822E02" w:rsidRPr="001453F8" w:rsidRDefault="00822E02" w:rsidP="00606A3A">
            <w:pPr>
              <w:rPr>
                <w:b/>
                <w:sz w:val="28"/>
                <w:szCs w:val="28"/>
              </w:rPr>
            </w:pPr>
          </w:p>
        </w:tc>
      </w:tr>
      <w:tr w:rsidR="0007170A" w:rsidRPr="001453F8" w:rsidTr="00B26679">
        <w:tc>
          <w:tcPr>
            <w:tcW w:w="769" w:type="dxa"/>
          </w:tcPr>
          <w:p w:rsidR="0007170A" w:rsidRPr="001453F8" w:rsidRDefault="0007170A" w:rsidP="0007170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07170A" w:rsidRPr="001453F8" w:rsidRDefault="0007170A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 xml:space="preserve">Размещение информации на официальном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1453F8">
              <w:rPr>
                <w:sz w:val="28"/>
                <w:szCs w:val="28"/>
              </w:rPr>
              <w:t>Вил</w:t>
            </w:r>
            <w:r w:rsidRPr="001453F8">
              <w:rPr>
                <w:sz w:val="28"/>
                <w:szCs w:val="28"/>
              </w:rPr>
              <w:t>ю</w:t>
            </w:r>
            <w:r w:rsidRPr="001453F8">
              <w:rPr>
                <w:sz w:val="28"/>
                <w:szCs w:val="28"/>
              </w:rPr>
              <w:t xml:space="preserve">чинского городского округа в сети </w:t>
            </w:r>
            <w:r w:rsidR="002626E7">
              <w:rPr>
                <w:sz w:val="28"/>
                <w:szCs w:val="28"/>
              </w:rPr>
              <w:t>«</w:t>
            </w:r>
            <w:r w:rsidRPr="001453F8">
              <w:rPr>
                <w:sz w:val="28"/>
                <w:szCs w:val="28"/>
              </w:rPr>
              <w:t>Интернет</w:t>
            </w:r>
            <w:r w:rsidR="002626E7">
              <w:rPr>
                <w:sz w:val="28"/>
                <w:szCs w:val="28"/>
              </w:rPr>
              <w:t>»</w:t>
            </w:r>
            <w:r w:rsidRPr="001453F8">
              <w:rPr>
                <w:sz w:val="28"/>
                <w:szCs w:val="28"/>
              </w:rPr>
              <w:t>:</w:t>
            </w:r>
          </w:p>
          <w:p w:rsidR="0007170A" w:rsidRDefault="0007170A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- о деятельности органов местного самоуправления Вилючинского г</w:t>
            </w:r>
            <w:r w:rsidRPr="001453F8">
              <w:rPr>
                <w:sz w:val="28"/>
                <w:szCs w:val="28"/>
              </w:rPr>
              <w:t>о</w:t>
            </w:r>
            <w:r w:rsidRPr="001453F8">
              <w:rPr>
                <w:sz w:val="28"/>
                <w:szCs w:val="28"/>
              </w:rPr>
              <w:t>родского округа;</w:t>
            </w:r>
          </w:p>
          <w:p w:rsidR="00B26679" w:rsidRDefault="00B26679" w:rsidP="00606A3A">
            <w:pPr>
              <w:rPr>
                <w:sz w:val="28"/>
                <w:szCs w:val="28"/>
              </w:rPr>
            </w:pPr>
          </w:p>
          <w:p w:rsidR="00B26679" w:rsidRPr="001453F8" w:rsidRDefault="00B26679" w:rsidP="00606A3A">
            <w:pPr>
              <w:rPr>
                <w:sz w:val="28"/>
                <w:szCs w:val="28"/>
              </w:rPr>
            </w:pPr>
          </w:p>
          <w:p w:rsidR="00B26679" w:rsidRPr="001453F8" w:rsidRDefault="0007170A" w:rsidP="00B26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проектов административных регламентов предоставления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услуг и исполнения муниципальных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с возможностью внесения в проекты замечаний и предложений </w:t>
            </w:r>
          </w:p>
        </w:tc>
        <w:tc>
          <w:tcPr>
            <w:tcW w:w="1985" w:type="dxa"/>
          </w:tcPr>
          <w:p w:rsidR="0007170A" w:rsidRDefault="0007170A" w:rsidP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B26679" w:rsidRPr="001453F8" w:rsidRDefault="00B26679" w:rsidP="00B26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связям с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щественностью и средствами массовой информации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  <w:p w:rsidR="00E56CCF" w:rsidRDefault="00E56CCF" w:rsidP="00606A3A">
            <w:pPr>
              <w:rPr>
                <w:sz w:val="28"/>
                <w:szCs w:val="28"/>
              </w:rPr>
            </w:pPr>
          </w:p>
          <w:p w:rsidR="0007170A" w:rsidRDefault="0007170A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07170A" w:rsidRPr="0007170A" w:rsidTr="00B26679">
        <w:tc>
          <w:tcPr>
            <w:tcW w:w="14731" w:type="dxa"/>
            <w:gridSpan w:val="4"/>
          </w:tcPr>
          <w:p w:rsidR="00B26679" w:rsidRDefault="0007170A" w:rsidP="0007170A">
            <w:pPr>
              <w:jc w:val="center"/>
              <w:rPr>
                <w:b/>
                <w:sz w:val="28"/>
                <w:szCs w:val="28"/>
              </w:rPr>
            </w:pPr>
            <w:r w:rsidRPr="0007170A"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</w:t>
            </w:r>
            <w:r w:rsidRPr="0007170A">
              <w:rPr>
                <w:b/>
                <w:sz w:val="28"/>
                <w:szCs w:val="28"/>
              </w:rPr>
              <w:t xml:space="preserve"> Внедрение инновационных технологий муниципального управления </w:t>
            </w:r>
          </w:p>
          <w:p w:rsidR="0007170A" w:rsidRPr="0007170A" w:rsidRDefault="0007170A" w:rsidP="0007170A">
            <w:pPr>
              <w:jc w:val="center"/>
              <w:rPr>
                <w:b/>
                <w:sz w:val="28"/>
                <w:szCs w:val="28"/>
              </w:rPr>
            </w:pPr>
            <w:r w:rsidRPr="0007170A">
              <w:rPr>
                <w:b/>
                <w:sz w:val="28"/>
                <w:szCs w:val="28"/>
              </w:rPr>
              <w:t>и администрирования с целью снижения коррупционных рисков</w:t>
            </w:r>
          </w:p>
        </w:tc>
      </w:tr>
      <w:tr w:rsidR="003A086C" w:rsidRPr="001453F8" w:rsidTr="00360D50">
        <w:tc>
          <w:tcPr>
            <w:tcW w:w="769" w:type="dxa"/>
          </w:tcPr>
          <w:p w:rsidR="003A086C" w:rsidRPr="001453F8" w:rsidRDefault="003A086C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3A086C" w:rsidRPr="001453F8" w:rsidRDefault="003A086C" w:rsidP="00360D50">
            <w:pPr>
              <w:ind w:right="-108"/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 xml:space="preserve">Разработка проектов муниципальных правовых </w:t>
            </w:r>
            <w:r w:rsidR="0007170A" w:rsidRPr="001453F8">
              <w:rPr>
                <w:sz w:val="28"/>
                <w:szCs w:val="28"/>
              </w:rPr>
              <w:t>а</w:t>
            </w:r>
            <w:r w:rsidR="0007170A">
              <w:rPr>
                <w:sz w:val="28"/>
                <w:szCs w:val="28"/>
              </w:rPr>
              <w:t>к</w:t>
            </w:r>
            <w:r w:rsidR="00360D50">
              <w:rPr>
                <w:sz w:val="28"/>
                <w:szCs w:val="28"/>
              </w:rPr>
              <w:t>т</w:t>
            </w:r>
            <w:r w:rsidR="0007170A" w:rsidRPr="001453F8">
              <w:rPr>
                <w:sz w:val="28"/>
                <w:szCs w:val="28"/>
              </w:rPr>
              <w:t>ов</w:t>
            </w:r>
            <w:r w:rsidRPr="001453F8">
              <w:rPr>
                <w:sz w:val="28"/>
                <w:szCs w:val="28"/>
              </w:rPr>
              <w:t>, регламентирующих использование муниципального имущества</w:t>
            </w:r>
            <w:r w:rsidR="00E56CCF">
              <w:rPr>
                <w:sz w:val="28"/>
                <w:szCs w:val="28"/>
              </w:rPr>
              <w:t xml:space="preserve">, </w:t>
            </w:r>
            <w:r w:rsidRPr="001453F8">
              <w:rPr>
                <w:sz w:val="28"/>
                <w:szCs w:val="28"/>
              </w:rPr>
              <w:t>п</w:t>
            </w:r>
            <w:r w:rsidRPr="001453F8">
              <w:rPr>
                <w:sz w:val="28"/>
                <w:szCs w:val="28"/>
              </w:rPr>
              <w:t>е</w:t>
            </w:r>
            <w:r w:rsidRPr="001453F8">
              <w:rPr>
                <w:sz w:val="28"/>
                <w:szCs w:val="28"/>
              </w:rPr>
              <w:t>редачи прав на использование такого имущества и его отчуждения</w:t>
            </w:r>
          </w:p>
        </w:tc>
        <w:tc>
          <w:tcPr>
            <w:tcW w:w="1985" w:type="dxa"/>
          </w:tcPr>
          <w:p w:rsidR="003A086C" w:rsidRPr="001453F8" w:rsidRDefault="00201CD9" w:rsidP="00201CD9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В 3-х меся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ный срок </w:t>
            </w:r>
            <w:r w:rsidR="003A086C" w:rsidRPr="001453F8">
              <w:rPr>
                <w:sz w:val="28"/>
                <w:szCs w:val="28"/>
              </w:rPr>
              <w:t>п</w:t>
            </w:r>
            <w:r w:rsidR="003A086C" w:rsidRPr="001453F8">
              <w:rPr>
                <w:sz w:val="28"/>
                <w:szCs w:val="28"/>
              </w:rPr>
              <w:t>о</w:t>
            </w:r>
            <w:r w:rsidR="003A086C" w:rsidRPr="001453F8">
              <w:rPr>
                <w:sz w:val="28"/>
                <w:szCs w:val="28"/>
              </w:rPr>
              <w:t xml:space="preserve">сле </w:t>
            </w:r>
            <w:r>
              <w:rPr>
                <w:sz w:val="28"/>
                <w:szCs w:val="28"/>
              </w:rPr>
              <w:t>издания</w:t>
            </w:r>
            <w:r w:rsidR="003A086C" w:rsidRPr="001453F8">
              <w:rPr>
                <w:sz w:val="28"/>
                <w:szCs w:val="28"/>
              </w:rPr>
              <w:t xml:space="preserve"> соответств</w:t>
            </w:r>
            <w:r w:rsidR="003A086C" w:rsidRPr="001453F8">
              <w:rPr>
                <w:sz w:val="28"/>
                <w:szCs w:val="28"/>
              </w:rPr>
              <w:t>у</w:t>
            </w:r>
            <w:r w:rsidR="003A086C" w:rsidRPr="001453F8">
              <w:rPr>
                <w:sz w:val="28"/>
                <w:szCs w:val="28"/>
              </w:rPr>
              <w:t>ющих прав</w:t>
            </w:r>
            <w:r w:rsidR="003A086C" w:rsidRPr="001453F8">
              <w:rPr>
                <w:sz w:val="28"/>
                <w:szCs w:val="28"/>
              </w:rPr>
              <w:t>о</w:t>
            </w:r>
            <w:r w:rsidR="003A086C" w:rsidRPr="001453F8">
              <w:rPr>
                <w:sz w:val="28"/>
                <w:szCs w:val="28"/>
              </w:rPr>
              <w:t>вых актов на федеральном уровне, уровне Ка</w:t>
            </w:r>
            <w:r w:rsidR="003A086C" w:rsidRPr="001453F8">
              <w:rPr>
                <w:sz w:val="28"/>
                <w:szCs w:val="28"/>
              </w:rPr>
              <w:t>м</w:t>
            </w:r>
            <w:r w:rsidR="003A086C" w:rsidRPr="001453F8">
              <w:rPr>
                <w:sz w:val="28"/>
                <w:szCs w:val="28"/>
              </w:rPr>
              <w:t>чатского края</w:t>
            </w:r>
          </w:p>
        </w:tc>
        <w:tc>
          <w:tcPr>
            <w:tcW w:w="2999" w:type="dxa"/>
          </w:tcPr>
          <w:p w:rsidR="003A086C" w:rsidRPr="001453F8" w:rsidRDefault="00B26679" w:rsidP="009056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ственных отношений администрации</w:t>
            </w:r>
          </w:p>
        </w:tc>
      </w:tr>
      <w:tr w:rsidR="003A086C" w:rsidRPr="001453F8" w:rsidTr="00360D50">
        <w:tc>
          <w:tcPr>
            <w:tcW w:w="769" w:type="dxa"/>
          </w:tcPr>
          <w:p w:rsidR="003A086C" w:rsidRPr="001453F8" w:rsidRDefault="003A086C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3A086C" w:rsidRDefault="003A086C" w:rsidP="00E56CC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Обеспечение гласности размещения заказов на поставки товаров,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полнение работ, оказание услуг для муниципальных нужд Вилючинск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городского округа, в том числе путем размещения на едином офиц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альном сайте Российской Федерации плана размещения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заказов, извещений о запросе котировок, извещений о конкурсной (аукционной) документации, протоколов проведения процедур разм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щения муниципального заказа, сведений о заключении и исполнении муниципальных контрактов, гражданско-правовых договоров.</w:t>
            </w:r>
            <w:proofErr w:type="gramEnd"/>
          </w:p>
        </w:tc>
        <w:tc>
          <w:tcPr>
            <w:tcW w:w="1985" w:type="dxa"/>
          </w:tcPr>
          <w:p w:rsidR="003A086C" w:rsidRDefault="003A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  <w:p w:rsidR="003A086C" w:rsidRDefault="003A0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A086C" w:rsidRDefault="003A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Уполномоченные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лучатели бюджетных средств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ные заказчики)</w:t>
            </w:r>
          </w:p>
        </w:tc>
      </w:tr>
      <w:tr w:rsidR="0007170A" w:rsidRPr="001453F8" w:rsidTr="00360D50">
        <w:tc>
          <w:tcPr>
            <w:tcW w:w="769" w:type="dxa"/>
          </w:tcPr>
          <w:p w:rsidR="0007170A" w:rsidRPr="001453F8" w:rsidRDefault="0007170A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163B77" w:rsidRPr="00163B77" w:rsidRDefault="0007170A" w:rsidP="00163B77">
            <w:pPr>
              <w:rPr>
                <w:sz w:val="28"/>
                <w:szCs w:val="28"/>
              </w:rPr>
            </w:pPr>
            <w:r w:rsidRPr="00163B77">
              <w:rPr>
                <w:sz w:val="28"/>
                <w:szCs w:val="28"/>
              </w:rPr>
              <w:t>Установление перечня случаев, когда предоставление находящихся в муниципальной собственности земельных участков, а также земельных участков, государственная собственность на которые не разграничена и которыми в соответствии с земельным законодательством они имеют право распоряжаться, осуществляется исключительно на торгах</w:t>
            </w:r>
          </w:p>
        </w:tc>
        <w:tc>
          <w:tcPr>
            <w:tcW w:w="1985" w:type="dxa"/>
          </w:tcPr>
          <w:p w:rsidR="0007170A" w:rsidRPr="00163B77" w:rsidRDefault="00360D50" w:rsidP="006B1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</w:t>
            </w:r>
            <w:r w:rsidR="006B1D03">
              <w:rPr>
                <w:sz w:val="28"/>
                <w:szCs w:val="28"/>
              </w:rPr>
              <w:t xml:space="preserve">ноября </w:t>
            </w:r>
            <w:r>
              <w:rPr>
                <w:sz w:val="28"/>
                <w:szCs w:val="28"/>
              </w:rPr>
              <w:t>2014</w:t>
            </w:r>
          </w:p>
        </w:tc>
        <w:tc>
          <w:tcPr>
            <w:tcW w:w="2999" w:type="dxa"/>
          </w:tcPr>
          <w:p w:rsidR="0007170A" w:rsidRPr="00163B77" w:rsidRDefault="00163B77">
            <w:pPr>
              <w:rPr>
                <w:sz w:val="28"/>
                <w:szCs w:val="28"/>
              </w:rPr>
            </w:pPr>
            <w:r w:rsidRPr="00163B77">
              <w:rPr>
                <w:sz w:val="28"/>
                <w:szCs w:val="28"/>
              </w:rPr>
              <w:t>Управление имущ</w:t>
            </w:r>
            <w:r w:rsidRPr="00163B77">
              <w:rPr>
                <w:sz w:val="28"/>
                <w:szCs w:val="28"/>
              </w:rPr>
              <w:t>е</w:t>
            </w:r>
            <w:r w:rsidRPr="00163B77">
              <w:rPr>
                <w:sz w:val="28"/>
                <w:szCs w:val="28"/>
              </w:rPr>
              <w:t>ственных отношений администрации</w:t>
            </w:r>
          </w:p>
        </w:tc>
      </w:tr>
      <w:tr w:rsidR="00AA0CA8" w:rsidRPr="001453F8" w:rsidTr="00360D50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163B77" w:rsidRDefault="00AA0CA8" w:rsidP="00360D50">
            <w:pPr>
              <w:rPr>
                <w:sz w:val="28"/>
                <w:szCs w:val="28"/>
              </w:rPr>
            </w:pPr>
            <w:r w:rsidRPr="00163B77">
              <w:rPr>
                <w:sz w:val="28"/>
                <w:szCs w:val="28"/>
              </w:rPr>
              <w:t>Создание на официальном сайте администрации Вилючинского горо</w:t>
            </w:r>
            <w:r w:rsidRPr="00163B77">
              <w:rPr>
                <w:sz w:val="28"/>
                <w:szCs w:val="28"/>
              </w:rPr>
              <w:t>д</w:t>
            </w:r>
            <w:r w:rsidRPr="00163B77">
              <w:rPr>
                <w:sz w:val="28"/>
                <w:szCs w:val="28"/>
              </w:rPr>
              <w:t>ского округа в сети Интернет раздела «Закупки товаров, работ, услуг муниципальными предприятиями,</w:t>
            </w:r>
            <w:r w:rsidR="00360D50">
              <w:rPr>
                <w:sz w:val="28"/>
                <w:szCs w:val="28"/>
              </w:rPr>
              <w:t xml:space="preserve"> организациями и </w:t>
            </w:r>
            <w:proofErr w:type="gramStart"/>
            <w:r w:rsidR="00360D50">
              <w:rPr>
                <w:sz w:val="28"/>
                <w:szCs w:val="28"/>
              </w:rPr>
              <w:t>учреждениями</w:t>
            </w:r>
            <w:proofErr w:type="gramEnd"/>
            <w:r w:rsidRPr="00163B77">
              <w:rPr>
                <w:sz w:val="28"/>
                <w:szCs w:val="28"/>
              </w:rPr>
              <w:t xml:space="preserve"> в уставном капитале</w:t>
            </w:r>
            <w:r w:rsidR="00B26679" w:rsidRPr="00163B77">
              <w:rPr>
                <w:sz w:val="28"/>
                <w:szCs w:val="28"/>
              </w:rPr>
              <w:t xml:space="preserve"> которых</w:t>
            </w:r>
            <w:r w:rsidRPr="00163B77">
              <w:rPr>
                <w:sz w:val="28"/>
                <w:szCs w:val="28"/>
              </w:rPr>
              <w:t xml:space="preserve"> доля участия Вилючинского городского округа в совокупности превышает пятьдесят процентов</w:t>
            </w:r>
          </w:p>
        </w:tc>
        <w:tc>
          <w:tcPr>
            <w:tcW w:w="1985" w:type="dxa"/>
          </w:tcPr>
          <w:p w:rsidR="00AA0CA8" w:rsidRPr="00163B77" w:rsidRDefault="00163B77">
            <w:pPr>
              <w:jc w:val="center"/>
              <w:rPr>
                <w:sz w:val="28"/>
                <w:szCs w:val="28"/>
              </w:rPr>
            </w:pPr>
            <w:r w:rsidRPr="00163B77">
              <w:rPr>
                <w:sz w:val="28"/>
                <w:szCs w:val="28"/>
              </w:rPr>
              <w:t>До 01 декабря 2014 года</w:t>
            </w:r>
          </w:p>
        </w:tc>
        <w:tc>
          <w:tcPr>
            <w:tcW w:w="2999" w:type="dxa"/>
          </w:tcPr>
          <w:p w:rsidR="00AA0CA8" w:rsidRPr="00163B77" w:rsidRDefault="00163B77" w:rsidP="00606A3A">
            <w:pPr>
              <w:rPr>
                <w:sz w:val="28"/>
                <w:szCs w:val="28"/>
              </w:rPr>
            </w:pPr>
            <w:r w:rsidRPr="00163B77">
              <w:rPr>
                <w:sz w:val="28"/>
                <w:szCs w:val="28"/>
              </w:rPr>
              <w:t>Отдел по связям с о</w:t>
            </w:r>
            <w:r w:rsidRPr="00163B77">
              <w:rPr>
                <w:sz w:val="28"/>
                <w:szCs w:val="28"/>
              </w:rPr>
              <w:t>б</w:t>
            </w:r>
            <w:r w:rsidRPr="00163B77">
              <w:rPr>
                <w:sz w:val="28"/>
                <w:szCs w:val="28"/>
              </w:rPr>
              <w:t>щественностью и средствами массовой информации</w:t>
            </w:r>
          </w:p>
        </w:tc>
      </w:tr>
      <w:tr w:rsidR="00AA0CA8" w:rsidRPr="001453F8" w:rsidTr="00360D50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Default="00AA0CA8" w:rsidP="009C29B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Обеспечение размещения на официальном сайте администрации Вил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чинского городского округа в сети </w:t>
            </w:r>
            <w:r w:rsidR="002626E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Интернет</w:t>
            </w:r>
            <w:r w:rsidR="002626E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информации </w:t>
            </w:r>
            <w:r w:rsidR="0049208B">
              <w:rPr>
                <w:sz w:val="28"/>
                <w:szCs w:val="28"/>
              </w:rPr>
              <w:t xml:space="preserve">(проектов постановлений) </w:t>
            </w:r>
            <w:r>
              <w:rPr>
                <w:sz w:val="28"/>
                <w:szCs w:val="28"/>
              </w:rPr>
              <w:t>о согласовании муниципальным предприятиям</w:t>
            </w:r>
            <w:r w:rsidR="009C29BC">
              <w:rPr>
                <w:sz w:val="28"/>
                <w:szCs w:val="28"/>
              </w:rPr>
              <w:t>, учр</w:t>
            </w:r>
            <w:r w:rsidR="009C29BC">
              <w:rPr>
                <w:sz w:val="28"/>
                <w:szCs w:val="28"/>
              </w:rPr>
              <w:t>е</w:t>
            </w:r>
            <w:r w:rsidR="009C29BC">
              <w:rPr>
                <w:sz w:val="28"/>
                <w:szCs w:val="28"/>
              </w:rPr>
              <w:t>ждениям и организациям</w:t>
            </w:r>
            <w:r>
              <w:rPr>
                <w:sz w:val="28"/>
                <w:szCs w:val="28"/>
              </w:rPr>
              <w:t xml:space="preserve"> сделок, связанных с продажей недвижимого имущества, сдачи его в аренду, оформления его в залог, внесения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честве вклада в уставной (складочный) капитал хозяйственного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или товарищества, или в случае распоряжения иным способом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ким имуществом, а также информации 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совершении</w:t>
            </w:r>
            <w:proofErr w:type="gramEnd"/>
            <w:r>
              <w:rPr>
                <w:sz w:val="28"/>
                <w:szCs w:val="28"/>
              </w:rPr>
              <w:t xml:space="preserve"> сделок, связанных с предоставлением займов, поручительств, получением банковских 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рантий, иных обременений, уступкой требований, переводом долга, а также о заключении договоров простого товарищества</w:t>
            </w:r>
          </w:p>
        </w:tc>
        <w:tc>
          <w:tcPr>
            <w:tcW w:w="1985" w:type="dxa"/>
          </w:tcPr>
          <w:p w:rsidR="00AA0CA8" w:rsidRDefault="00AA0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AA0CA8" w:rsidRDefault="009C29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турных подразделений администрации</w:t>
            </w:r>
          </w:p>
        </w:tc>
      </w:tr>
      <w:tr w:rsidR="00AA0CA8" w:rsidRPr="001453F8" w:rsidTr="00360D50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Default="00AA0CA8" w:rsidP="00E5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проектов </w:t>
            </w:r>
            <w:r w:rsidR="00E56CCF">
              <w:rPr>
                <w:sz w:val="28"/>
                <w:szCs w:val="28"/>
              </w:rPr>
              <w:t xml:space="preserve">и утверждение </w:t>
            </w:r>
            <w:r>
              <w:rPr>
                <w:sz w:val="28"/>
                <w:szCs w:val="28"/>
              </w:rPr>
              <w:t xml:space="preserve">административных регламентов предоставления муниципальных услуг и исполнения муниципальных функций органами местного самоуправления Вилючинского городского </w:t>
            </w:r>
            <w:r>
              <w:rPr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1985" w:type="dxa"/>
          </w:tcPr>
          <w:p w:rsidR="00AA0CA8" w:rsidRDefault="00AA0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999" w:type="dxa"/>
          </w:tcPr>
          <w:p w:rsidR="00AA0CA8" w:rsidRDefault="00AA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AA0CA8" w:rsidRPr="001453F8" w:rsidTr="00360D50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Default="00AA0CA8" w:rsidP="00E5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мониторинга внедрения административных регламентов муниципальных услуг и исполнения муниципальных функций органами местного самоуправления Вилючинского городского округа</w:t>
            </w:r>
          </w:p>
        </w:tc>
        <w:tc>
          <w:tcPr>
            <w:tcW w:w="1985" w:type="dxa"/>
          </w:tcPr>
          <w:p w:rsidR="00AA0CA8" w:rsidRDefault="00AA0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AA0CA8" w:rsidRDefault="00AA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AA0CA8" w:rsidRPr="001453F8" w:rsidTr="00360D50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950DC2" w:rsidRDefault="00AA0CA8" w:rsidP="00950DC2">
            <w:pPr>
              <w:rPr>
                <w:sz w:val="28"/>
                <w:szCs w:val="28"/>
              </w:rPr>
            </w:pPr>
            <w:r w:rsidRPr="00950DC2">
              <w:rPr>
                <w:sz w:val="28"/>
                <w:szCs w:val="28"/>
              </w:rPr>
              <w:t xml:space="preserve">Размещение на официальном сайте в сети </w:t>
            </w:r>
            <w:r w:rsidR="002626E7">
              <w:rPr>
                <w:sz w:val="28"/>
                <w:szCs w:val="28"/>
              </w:rPr>
              <w:t>«</w:t>
            </w:r>
            <w:r w:rsidRPr="00950DC2">
              <w:rPr>
                <w:sz w:val="28"/>
                <w:szCs w:val="28"/>
              </w:rPr>
              <w:t>Интернет</w:t>
            </w:r>
            <w:r w:rsidR="002626E7">
              <w:rPr>
                <w:sz w:val="28"/>
                <w:szCs w:val="28"/>
              </w:rPr>
              <w:t>»</w:t>
            </w:r>
            <w:r w:rsidRPr="00950DC2">
              <w:rPr>
                <w:sz w:val="28"/>
                <w:szCs w:val="28"/>
              </w:rPr>
              <w:t xml:space="preserve"> информации о муниципальных </w:t>
            </w:r>
            <w:r w:rsidR="009C29BC">
              <w:rPr>
                <w:sz w:val="28"/>
                <w:szCs w:val="28"/>
              </w:rPr>
              <w:t xml:space="preserve">предприятиях, </w:t>
            </w:r>
            <w:r w:rsidRPr="00950DC2">
              <w:rPr>
                <w:sz w:val="28"/>
                <w:szCs w:val="28"/>
              </w:rPr>
              <w:t>учреждениях</w:t>
            </w:r>
            <w:r w:rsidR="009C29BC">
              <w:rPr>
                <w:sz w:val="28"/>
                <w:szCs w:val="28"/>
              </w:rPr>
              <w:t xml:space="preserve"> и организациях</w:t>
            </w:r>
            <w:r w:rsidRPr="00950DC2">
              <w:rPr>
                <w:sz w:val="28"/>
                <w:szCs w:val="28"/>
              </w:rPr>
              <w:t xml:space="preserve"> в соотве</w:t>
            </w:r>
            <w:r w:rsidRPr="00950DC2">
              <w:rPr>
                <w:sz w:val="28"/>
                <w:szCs w:val="28"/>
              </w:rPr>
              <w:t>т</w:t>
            </w:r>
            <w:r w:rsidRPr="00950DC2">
              <w:rPr>
                <w:sz w:val="28"/>
                <w:szCs w:val="28"/>
              </w:rPr>
              <w:t>ствии с распоряжением Правительства Камчатского края от 26.03.2012 № 110-РП</w:t>
            </w:r>
          </w:p>
        </w:tc>
        <w:tc>
          <w:tcPr>
            <w:tcW w:w="1985" w:type="dxa"/>
          </w:tcPr>
          <w:p w:rsidR="00AA0CA8" w:rsidRPr="00950DC2" w:rsidRDefault="00AA0CA8">
            <w:pPr>
              <w:jc w:val="center"/>
              <w:rPr>
                <w:sz w:val="28"/>
                <w:szCs w:val="28"/>
              </w:rPr>
            </w:pPr>
            <w:r w:rsidRPr="00950DC2"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AA0CA8" w:rsidRPr="00950DC2" w:rsidRDefault="0049208B" w:rsidP="00950DC2">
            <w:pPr>
              <w:rPr>
                <w:sz w:val="28"/>
                <w:szCs w:val="28"/>
              </w:rPr>
            </w:pPr>
            <w:r w:rsidRPr="00950DC2">
              <w:rPr>
                <w:sz w:val="28"/>
                <w:szCs w:val="28"/>
              </w:rPr>
              <w:t>Муниципальные учреждения</w:t>
            </w:r>
            <w:r w:rsidR="00950DC2" w:rsidRPr="00950DC2">
              <w:rPr>
                <w:sz w:val="28"/>
                <w:szCs w:val="28"/>
              </w:rPr>
              <w:t xml:space="preserve"> Вилючи</w:t>
            </w:r>
            <w:r w:rsidR="00950DC2" w:rsidRPr="00950DC2">
              <w:rPr>
                <w:sz w:val="28"/>
                <w:szCs w:val="28"/>
              </w:rPr>
              <w:t>н</w:t>
            </w:r>
            <w:r w:rsidR="00950DC2" w:rsidRPr="00950DC2">
              <w:rPr>
                <w:sz w:val="28"/>
                <w:szCs w:val="28"/>
              </w:rPr>
              <w:t>ского городского округа, структурные подразделения адм</w:t>
            </w:r>
            <w:r w:rsidR="00950DC2" w:rsidRPr="00950DC2">
              <w:rPr>
                <w:sz w:val="28"/>
                <w:szCs w:val="28"/>
              </w:rPr>
              <w:t>и</w:t>
            </w:r>
            <w:r w:rsidR="00950DC2" w:rsidRPr="00950DC2">
              <w:rPr>
                <w:sz w:val="28"/>
                <w:szCs w:val="28"/>
              </w:rPr>
              <w:t xml:space="preserve">нистрации </w:t>
            </w:r>
          </w:p>
        </w:tc>
      </w:tr>
      <w:tr w:rsidR="00C92A9D" w:rsidRPr="001453F8" w:rsidTr="00360D50">
        <w:tc>
          <w:tcPr>
            <w:tcW w:w="769" w:type="dxa"/>
          </w:tcPr>
          <w:p w:rsidR="00C92A9D" w:rsidRPr="001453F8" w:rsidRDefault="00C92A9D" w:rsidP="00C92A9D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C92A9D" w:rsidRDefault="00C92A9D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и развитие информационно – коммуникационных технол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гий в деятельность органов местного самоуправления Вилючинского городского округа, в том числе в процесс исполнения муниципальных функций (предоставления муниципальных услуг)</w:t>
            </w:r>
          </w:p>
        </w:tc>
        <w:tc>
          <w:tcPr>
            <w:tcW w:w="1985" w:type="dxa"/>
          </w:tcPr>
          <w:p w:rsidR="00C92A9D" w:rsidRDefault="00C92A9D" w:rsidP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отдел </w:t>
            </w:r>
          </w:p>
          <w:p w:rsidR="00C92A9D" w:rsidRDefault="00C92A9D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</w:tr>
      <w:tr w:rsidR="00AA0CA8" w:rsidRPr="00AA0CA8" w:rsidTr="00B26679">
        <w:tc>
          <w:tcPr>
            <w:tcW w:w="14731" w:type="dxa"/>
            <w:gridSpan w:val="4"/>
          </w:tcPr>
          <w:p w:rsidR="00362479" w:rsidRDefault="00AA0CA8" w:rsidP="00AA0CA8">
            <w:pPr>
              <w:jc w:val="center"/>
              <w:rPr>
                <w:b/>
                <w:sz w:val="28"/>
                <w:szCs w:val="28"/>
              </w:rPr>
            </w:pPr>
            <w:r w:rsidRPr="00AA0CA8">
              <w:rPr>
                <w:b/>
                <w:sz w:val="28"/>
                <w:szCs w:val="28"/>
                <w:lang w:val="en-US"/>
              </w:rPr>
              <w:t>III</w:t>
            </w:r>
            <w:r w:rsidRPr="00AA0CA8">
              <w:rPr>
                <w:b/>
                <w:sz w:val="28"/>
                <w:szCs w:val="28"/>
              </w:rPr>
              <w:t xml:space="preserve">. Антикоррупционная экспертиза нормативных правовых актов </w:t>
            </w:r>
          </w:p>
          <w:p w:rsidR="00AA0CA8" w:rsidRPr="00AA0CA8" w:rsidRDefault="00AA0CA8" w:rsidP="00AA0CA8">
            <w:pPr>
              <w:jc w:val="center"/>
              <w:rPr>
                <w:b/>
                <w:sz w:val="28"/>
                <w:szCs w:val="28"/>
              </w:rPr>
            </w:pPr>
            <w:r w:rsidRPr="00AA0CA8">
              <w:rPr>
                <w:b/>
                <w:sz w:val="28"/>
                <w:szCs w:val="28"/>
              </w:rPr>
              <w:t>и проектов нормативных правовых актов</w:t>
            </w: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AA0CA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1453F8" w:rsidRDefault="00AA0CA8" w:rsidP="00606A3A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1453F8">
              <w:rPr>
                <w:sz w:val="28"/>
                <w:szCs w:val="28"/>
              </w:rPr>
              <w:t>проведения экспертизы проектов муниципальных прав</w:t>
            </w:r>
            <w:r w:rsidRPr="001453F8">
              <w:rPr>
                <w:sz w:val="28"/>
                <w:szCs w:val="28"/>
              </w:rPr>
              <w:t>о</w:t>
            </w:r>
            <w:r w:rsidRPr="001453F8">
              <w:rPr>
                <w:sz w:val="28"/>
                <w:szCs w:val="28"/>
              </w:rPr>
              <w:t>вых актов органов местного самоуправления</w:t>
            </w:r>
            <w:proofErr w:type="gramEnd"/>
            <w:r w:rsidRPr="001453F8">
              <w:rPr>
                <w:sz w:val="28"/>
                <w:szCs w:val="28"/>
              </w:rPr>
              <w:t xml:space="preserve"> Вилючинского городского округа на </w:t>
            </w:r>
            <w:proofErr w:type="spellStart"/>
            <w:r w:rsidRPr="001453F8">
              <w:rPr>
                <w:sz w:val="28"/>
                <w:szCs w:val="28"/>
              </w:rPr>
              <w:t>коррупциогенность</w:t>
            </w:r>
            <w:proofErr w:type="spellEnd"/>
          </w:p>
        </w:tc>
        <w:tc>
          <w:tcPr>
            <w:tcW w:w="1985" w:type="dxa"/>
          </w:tcPr>
          <w:p w:rsidR="00AA0CA8" w:rsidRDefault="00AA0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Юридический </w:t>
            </w:r>
          </w:p>
          <w:p w:rsidR="00362479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  <w:p w:rsidR="00AA0CA8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</w:tr>
      <w:tr w:rsidR="00D35634" w:rsidRPr="001453F8" w:rsidTr="00D97A46">
        <w:tc>
          <w:tcPr>
            <w:tcW w:w="769" w:type="dxa"/>
          </w:tcPr>
          <w:p w:rsidR="00D35634" w:rsidRPr="001453F8" w:rsidRDefault="00D35634" w:rsidP="00AA0CA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D35634" w:rsidRPr="001453F8" w:rsidRDefault="00D35634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разрабатываемых проектов муниципальных </w:t>
            </w:r>
            <w:r w:rsidR="00D97A46">
              <w:rPr>
                <w:sz w:val="28"/>
                <w:szCs w:val="28"/>
              </w:rPr>
              <w:t>но</w:t>
            </w:r>
            <w:r w:rsidR="00D97A46">
              <w:rPr>
                <w:sz w:val="28"/>
                <w:szCs w:val="28"/>
              </w:rPr>
              <w:t>р</w:t>
            </w:r>
            <w:r w:rsidR="00D97A46">
              <w:rPr>
                <w:sz w:val="28"/>
                <w:szCs w:val="28"/>
              </w:rPr>
              <w:t xml:space="preserve">мативных </w:t>
            </w:r>
            <w:r>
              <w:rPr>
                <w:sz w:val="28"/>
                <w:szCs w:val="28"/>
              </w:rPr>
              <w:t xml:space="preserve">правовых актов </w:t>
            </w:r>
            <w:r w:rsidR="00D97A46">
              <w:rPr>
                <w:sz w:val="28"/>
                <w:szCs w:val="28"/>
              </w:rPr>
              <w:t>с четким определением источников правового регулирования, соблюдением правил юридической техники, исключен</w:t>
            </w:r>
            <w:r w:rsidR="00D97A46">
              <w:rPr>
                <w:sz w:val="28"/>
                <w:szCs w:val="28"/>
              </w:rPr>
              <w:t>и</w:t>
            </w:r>
            <w:r w:rsidR="00D97A46">
              <w:rPr>
                <w:sz w:val="28"/>
                <w:szCs w:val="28"/>
              </w:rPr>
              <w:t xml:space="preserve">ем юридико-технической </w:t>
            </w:r>
            <w:proofErr w:type="spellStart"/>
            <w:r w:rsidR="00D97A46">
              <w:rPr>
                <w:sz w:val="28"/>
                <w:szCs w:val="28"/>
              </w:rPr>
              <w:t>коррупциогенности</w:t>
            </w:r>
            <w:proofErr w:type="spellEnd"/>
            <w:r w:rsidR="00D97A46">
              <w:rPr>
                <w:sz w:val="28"/>
                <w:szCs w:val="28"/>
              </w:rPr>
              <w:t xml:space="preserve"> и использования неясных, неустоявшихся </w:t>
            </w:r>
            <w:proofErr w:type="spellStart"/>
            <w:r w:rsidR="00D97A46">
              <w:rPr>
                <w:sz w:val="28"/>
                <w:szCs w:val="28"/>
              </w:rPr>
              <w:t>формулирововк</w:t>
            </w:r>
            <w:proofErr w:type="spellEnd"/>
            <w:r w:rsidR="00D97A46">
              <w:rPr>
                <w:sz w:val="28"/>
                <w:szCs w:val="28"/>
              </w:rPr>
              <w:t>, терминов и понятий</w:t>
            </w:r>
          </w:p>
        </w:tc>
        <w:tc>
          <w:tcPr>
            <w:tcW w:w="1985" w:type="dxa"/>
          </w:tcPr>
          <w:p w:rsidR="00D35634" w:rsidRDefault="00163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97A46">
              <w:rPr>
                <w:sz w:val="28"/>
                <w:szCs w:val="28"/>
              </w:rPr>
              <w:t>остоянно</w:t>
            </w:r>
          </w:p>
        </w:tc>
        <w:tc>
          <w:tcPr>
            <w:tcW w:w="2999" w:type="dxa"/>
          </w:tcPr>
          <w:p w:rsidR="00D97A46" w:rsidRDefault="00D97A46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Юридический </w:t>
            </w:r>
          </w:p>
          <w:p w:rsidR="00D97A46" w:rsidRDefault="00D97A46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  <w:p w:rsidR="00D35634" w:rsidRDefault="00D97A46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</w:tr>
      <w:tr w:rsidR="006B1D03" w:rsidRPr="001453F8" w:rsidTr="00D97A46">
        <w:tc>
          <w:tcPr>
            <w:tcW w:w="769" w:type="dxa"/>
          </w:tcPr>
          <w:p w:rsidR="006B1D03" w:rsidRPr="001453F8" w:rsidRDefault="006B1D03" w:rsidP="00AA0CA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B1D03" w:rsidRDefault="006B1D03" w:rsidP="006B1D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муниципального правового акта администрации Вилючи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ского городского округа, регламентирующего правила юридической техники, исключения юридико-технической </w:t>
            </w:r>
            <w:proofErr w:type="spellStart"/>
            <w:r>
              <w:rPr>
                <w:sz w:val="28"/>
                <w:szCs w:val="28"/>
              </w:rPr>
              <w:t>коррупциогенности</w:t>
            </w:r>
            <w:proofErr w:type="spellEnd"/>
            <w:r>
              <w:rPr>
                <w:sz w:val="28"/>
                <w:szCs w:val="28"/>
              </w:rPr>
              <w:t xml:space="preserve"> и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пользования неясных, неустоявшихся формулировок, терминов и пон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в муниципальных нормативных правовых актах администрации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лючинского городского округа</w:t>
            </w:r>
          </w:p>
        </w:tc>
        <w:tc>
          <w:tcPr>
            <w:tcW w:w="1985" w:type="dxa"/>
          </w:tcPr>
          <w:p w:rsidR="006B1D03" w:rsidRDefault="006B1D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01 ноября 2014</w:t>
            </w:r>
          </w:p>
        </w:tc>
        <w:tc>
          <w:tcPr>
            <w:tcW w:w="2999" w:type="dxa"/>
          </w:tcPr>
          <w:p w:rsidR="006B1D03" w:rsidRDefault="006B1D03" w:rsidP="006B1D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Юридический </w:t>
            </w:r>
          </w:p>
          <w:p w:rsidR="006B1D03" w:rsidRDefault="006B1D03" w:rsidP="006B1D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  <w:p w:rsidR="006B1D03" w:rsidRDefault="006B1D03" w:rsidP="006B1D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</w:tr>
      <w:tr w:rsidR="007548C1" w:rsidRPr="007548C1" w:rsidTr="00D97A46">
        <w:tc>
          <w:tcPr>
            <w:tcW w:w="769" w:type="dxa"/>
          </w:tcPr>
          <w:p w:rsidR="007548C1" w:rsidRPr="007548C1" w:rsidRDefault="007548C1" w:rsidP="00AA0CA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7548C1" w:rsidRPr="007548C1" w:rsidRDefault="007548C1" w:rsidP="00362479">
            <w:pPr>
              <w:rPr>
                <w:sz w:val="28"/>
                <w:szCs w:val="28"/>
              </w:rPr>
            </w:pPr>
            <w:r w:rsidRPr="007548C1">
              <w:rPr>
                <w:sz w:val="28"/>
                <w:szCs w:val="28"/>
              </w:rPr>
              <w:t xml:space="preserve">Организация </w:t>
            </w:r>
            <w:proofErr w:type="gramStart"/>
            <w:r w:rsidRPr="007548C1">
              <w:rPr>
                <w:sz w:val="28"/>
                <w:szCs w:val="28"/>
              </w:rPr>
              <w:t xml:space="preserve">размещения проектов </w:t>
            </w:r>
            <w:r>
              <w:rPr>
                <w:sz w:val="28"/>
                <w:szCs w:val="28"/>
              </w:rPr>
              <w:t>муниципальных правовых актов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  <w:proofErr w:type="gramEnd"/>
            <w:r>
              <w:rPr>
                <w:sz w:val="28"/>
                <w:szCs w:val="28"/>
              </w:rPr>
              <w:t xml:space="preserve"> Вилючинского городского округа на официальном сайте </w:t>
            </w:r>
            <w:r w:rsidR="00362479">
              <w:rPr>
                <w:sz w:val="28"/>
                <w:szCs w:val="28"/>
              </w:rPr>
              <w:t>органов местного самоуправления</w:t>
            </w:r>
            <w:r>
              <w:rPr>
                <w:sz w:val="28"/>
                <w:szCs w:val="28"/>
              </w:rPr>
              <w:t xml:space="preserve"> Вилючинского городского округа в сети </w:t>
            </w:r>
            <w:r w:rsidR="002626E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Интернет</w:t>
            </w:r>
            <w:r w:rsidR="002626E7">
              <w:rPr>
                <w:sz w:val="28"/>
                <w:szCs w:val="28"/>
              </w:rPr>
              <w:t>»</w:t>
            </w:r>
            <w:r w:rsidRPr="007548C1">
              <w:rPr>
                <w:sz w:val="28"/>
                <w:szCs w:val="28"/>
              </w:rPr>
              <w:t xml:space="preserve"> для проведения   независимой а</w:t>
            </w:r>
            <w:r w:rsidRPr="007548C1">
              <w:rPr>
                <w:sz w:val="28"/>
                <w:szCs w:val="28"/>
              </w:rPr>
              <w:t>н</w:t>
            </w:r>
            <w:r w:rsidRPr="007548C1">
              <w:rPr>
                <w:sz w:val="28"/>
                <w:szCs w:val="28"/>
              </w:rPr>
              <w:t xml:space="preserve">тикоррупционной экспертизы  проектов </w:t>
            </w:r>
            <w:r>
              <w:rPr>
                <w:sz w:val="28"/>
                <w:szCs w:val="28"/>
              </w:rPr>
              <w:t>муниципальных</w:t>
            </w:r>
            <w:r w:rsidRPr="007548C1">
              <w:rPr>
                <w:sz w:val="28"/>
                <w:szCs w:val="28"/>
              </w:rPr>
              <w:t xml:space="preserve"> правовых актов в соответствии с действующим законодательством</w:t>
            </w:r>
          </w:p>
        </w:tc>
        <w:tc>
          <w:tcPr>
            <w:tcW w:w="1985" w:type="dxa"/>
          </w:tcPr>
          <w:p w:rsidR="007548C1" w:rsidRDefault="007548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7548C1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связям с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щественностью и средствами массовой информации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  <w:p w:rsidR="007548C1" w:rsidRDefault="007548C1">
            <w:pPr>
              <w:rPr>
                <w:b/>
                <w:sz w:val="28"/>
                <w:szCs w:val="28"/>
              </w:rPr>
            </w:pPr>
          </w:p>
        </w:tc>
      </w:tr>
      <w:tr w:rsidR="007548C1" w:rsidRPr="007548C1" w:rsidTr="00B26679">
        <w:tc>
          <w:tcPr>
            <w:tcW w:w="14731" w:type="dxa"/>
            <w:gridSpan w:val="4"/>
          </w:tcPr>
          <w:p w:rsidR="00362479" w:rsidRDefault="007548C1" w:rsidP="007548C1">
            <w:pPr>
              <w:jc w:val="center"/>
              <w:rPr>
                <w:b/>
                <w:sz w:val="28"/>
                <w:szCs w:val="28"/>
              </w:rPr>
            </w:pPr>
            <w:r w:rsidRPr="007548C1">
              <w:rPr>
                <w:b/>
                <w:sz w:val="28"/>
                <w:szCs w:val="28"/>
                <w:lang w:val="en-US"/>
              </w:rPr>
              <w:t>IV</w:t>
            </w:r>
            <w:r w:rsidRPr="007548C1">
              <w:rPr>
                <w:b/>
                <w:sz w:val="28"/>
                <w:szCs w:val="28"/>
              </w:rPr>
              <w:t>. Совершенствование работы по профилактике коррупционных и иных правонарушений</w:t>
            </w:r>
          </w:p>
          <w:p w:rsidR="007548C1" w:rsidRPr="007548C1" w:rsidRDefault="007548C1" w:rsidP="007548C1">
            <w:pPr>
              <w:jc w:val="center"/>
              <w:rPr>
                <w:b/>
                <w:sz w:val="28"/>
                <w:szCs w:val="28"/>
              </w:rPr>
            </w:pPr>
            <w:r w:rsidRPr="007548C1">
              <w:rPr>
                <w:b/>
                <w:sz w:val="28"/>
                <w:szCs w:val="28"/>
              </w:rPr>
              <w:t xml:space="preserve"> при прохождении муниципальной службы</w:t>
            </w:r>
          </w:p>
        </w:tc>
      </w:tr>
      <w:tr w:rsidR="00606A3A" w:rsidRPr="001453F8" w:rsidTr="00D97A46">
        <w:tc>
          <w:tcPr>
            <w:tcW w:w="769" w:type="dxa"/>
          </w:tcPr>
          <w:p w:rsidR="00606A3A" w:rsidRPr="001453F8" w:rsidRDefault="00606A3A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06A3A" w:rsidRPr="001453F8" w:rsidRDefault="00606A3A" w:rsidP="00606A3A">
            <w:pPr>
              <w:rPr>
                <w:sz w:val="28"/>
                <w:szCs w:val="28"/>
              </w:rPr>
            </w:pPr>
            <w:r w:rsidRPr="0044097E">
              <w:rPr>
                <w:sz w:val="28"/>
                <w:szCs w:val="28"/>
              </w:rPr>
              <w:t xml:space="preserve">Представление сведений о доходах, об имуществе и обязательствах имущественного характера гражданами, претендующими на замещение вакантной должности, </w:t>
            </w:r>
            <w:r>
              <w:rPr>
                <w:sz w:val="28"/>
                <w:szCs w:val="28"/>
              </w:rPr>
              <w:t>муниципальными</w:t>
            </w:r>
            <w:r w:rsidRPr="0044097E">
              <w:rPr>
                <w:sz w:val="28"/>
                <w:szCs w:val="28"/>
              </w:rPr>
              <w:t xml:space="preserve"> служащими </w:t>
            </w:r>
            <w:r>
              <w:rPr>
                <w:sz w:val="28"/>
                <w:szCs w:val="28"/>
              </w:rPr>
              <w:t>администрации Вилючинского городского округа</w:t>
            </w:r>
            <w:r w:rsidRPr="0044097E">
              <w:rPr>
                <w:sz w:val="28"/>
                <w:szCs w:val="28"/>
              </w:rPr>
              <w:t>, должности которых включены в утвержденны</w:t>
            </w:r>
            <w:r>
              <w:rPr>
                <w:sz w:val="28"/>
                <w:szCs w:val="28"/>
              </w:rPr>
              <w:t>й</w:t>
            </w:r>
            <w:r w:rsidRPr="0044097E">
              <w:rPr>
                <w:sz w:val="28"/>
                <w:szCs w:val="28"/>
              </w:rPr>
              <w:t xml:space="preserve"> Переч</w:t>
            </w:r>
            <w:r>
              <w:rPr>
                <w:sz w:val="28"/>
                <w:szCs w:val="28"/>
              </w:rPr>
              <w:t>ень</w:t>
            </w:r>
            <w:r w:rsidRPr="0044097E">
              <w:rPr>
                <w:sz w:val="28"/>
                <w:szCs w:val="28"/>
              </w:rPr>
              <w:t xml:space="preserve"> должностей, замещение которых связанно с коррупционными рисками</w:t>
            </w:r>
          </w:p>
        </w:tc>
        <w:tc>
          <w:tcPr>
            <w:tcW w:w="1985" w:type="dxa"/>
          </w:tcPr>
          <w:p w:rsidR="00606A3A" w:rsidRDefault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E56CCF" w:rsidRDefault="00362479" w:rsidP="00E5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отдел </w:t>
            </w:r>
            <w:r w:rsidR="00E56CCF">
              <w:rPr>
                <w:sz w:val="28"/>
                <w:szCs w:val="28"/>
              </w:rPr>
              <w:t>админ</w:t>
            </w:r>
            <w:r w:rsidR="00E56CCF">
              <w:rPr>
                <w:sz w:val="28"/>
                <w:szCs w:val="28"/>
              </w:rPr>
              <w:t>и</w:t>
            </w:r>
            <w:r w:rsidR="00E56CCF">
              <w:rPr>
                <w:sz w:val="28"/>
                <w:szCs w:val="28"/>
              </w:rPr>
              <w:t>страции</w:t>
            </w:r>
          </w:p>
          <w:p w:rsidR="00606A3A" w:rsidRDefault="00606A3A">
            <w:pPr>
              <w:rPr>
                <w:sz w:val="28"/>
                <w:szCs w:val="28"/>
              </w:rPr>
            </w:pPr>
          </w:p>
        </w:tc>
      </w:tr>
      <w:tr w:rsidR="00606A3A" w:rsidRPr="001453F8" w:rsidTr="00D97A46">
        <w:tc>
          <w:tcPr>
            <w:tcW w:w="769" w:type="dxa"/>
          </w:tcPr>
          <w:p w:rsidR="00606A3A" w:rsidRPr="001453F8" w:rsidRDefault="00606A3A" w:rsidP="00606A3A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06A3A" w:rsidRPr="001453F8" w:rsidRDefault="00606A3A" w:rsidP="00606A3A">
            <w:pPr>
              <w:rPr>
                <w:sz w:val="28"/>
                <w:szCs w:val="28"/>
              </w:rPr>
            </w:pPr>
            <w:r w:rsidRPr="0044097E">
              <w:rPr>
                <w:sz w:val="28"/>
                <w:szCs w:val="28"/>
              </w:rPr>
              <w:t>Проведение проверок достоверности сведений, представленных гражд</w:t>
            </w:r>
            <w:r w:rsidRPr="0044097E">
              <w:rPr>
                <w:sz w:val="28"/>
                <w:szCs w:val="28"/>
              </w:rPr>
              <w:t>а</w:t>
            </w:r>
            <w:r w:rsidRPr="0044097E">
              <w:rPr>
                <w:sz w:val="28"/>
                <w:szCs w:val="28"/>
              </w:rPr>
              <w:t xml:space="preserve">нами, претендующими на замещение вакантной должности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</w:t>
            </w:r>
            <w:r w:rsidRPr="0044097E">
              <w:rPr>
                <w:sz w:val="28"/>
                <w:szCs w:val="28"/>
              </w:rPr>
              <w:t xml:space="preserve"> службы </w:t>
            </w:r>
            <w:r>
              <w:rPr>
                <w:sz w:val="28"/>
                <w:szCs w:val="28"/>
              </w:rPr>
              <w:t xml:space="preserve">в администрации Вилючинского городского округа </w:t>
            </w:r>
          </w:p>
        </w:tc>
        <w:tc>
          <w:tcPr>
            <w:tcW w:w="1985" w:type="dxa"/>
          </w:tcPr>
          <w:p w:rsidR="00606A3A" w:rsidRDefault="00606A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606A3A" w:rsidRDefault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606A3A" w:rsidRDefault="00606A3A">
            <w:pPr>
              <w:rPr>
                <w:b/>
                <w:sz w:val="28"/>
                <w:szCs w:val="28"/>
              </w:rPr>
            </w:pPr>
          </w:p>
        </w:tc>
      </w:tr>
      <w:tr w:rsidR="00606A3A" w:rsidRPr="001453F8" w:rsidTr="00D97A46">
        <w:tc>
          <w:tcPr>
            <w:tcW w:w="769" w:type="dxa"/>
          </w:tcPr>
          <w:p w:rsidR="00606A3A" w:rsidRPr="001453F8" w:rsidRDefault="00606A3A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06A3A" w:rsidRPr="00606A3A" w:rsidRDefault="00606A3A" w:rsidP="00606A3A">
            <w:pPr>
              <w:rPr>
                <w:sz w:val="28"/>
                <w:szCs w:val="28"/>
              </w:rPr>
            </w:pPr>
            <w:r w:rsidRPr="00606A3A">
              <w:rPr>
                <w:sz w:val="28"/>
                <w:szCs w:val="28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 </w:t>
            </w:r>
            <w:r>
              <w:rPr>
                <w:sz w:val="28"/>
                <w:szCs w:val="28"/>
              </w:rPr>
              <w:t xml:space="preserve">муниципальных служащих и лиц, замещающих муниципальные должности, их супругов и несовершеннолетних детей </w:t>
            </w:r>
            <w:r w:rsidRPr="00606A3A">
              <w:rPr>
                <w:sz w:val="28"/>
                <w:szCs w:val="28"/>
              </w:rPr>
              <w:t>и членов их семей, обязанных предоста</w:t>
            </w:r>
            <w:r w:rsidRPr="00606A3A">
              <w:rPr>
                <w:sz w:val="28"/>
                <w:szCs w:val="28"/>
              </w:rPr>
              <w:t>в</w:t>
            </w:r>
            <w:r w:rsidRPr="00606A3A">
              <w:rPr>
                <w:sz w:val="28"/>
                <w:szCs w:val="28"/>
              </w:rPr>
              <w:t>лять такие сведения в соответствии с законодательством</w:t>
            </w:r>
            <w:r w:rsidRPr="00606A3A">
              <w:rPr>
                <w:sz w:val="28"/>
                <w:szCs w:val="28"/>
              </w:rPr>
              <w:tab/>
            </w:r>
          </w:p>
          <w:p w:rsidR="00606A3A" w:rsidRPr="001453F8" w:rsidRDefault="00606A3A" w:rsidP="00606A3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06A3A" w:rsidRPr="001453F8" w:rsidRDefault="00163B77" w:rsidP="001453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06A3A">
              <w:rPr>
                <w:sz w:val="28"/>
                <w:szCs w:val="28"/>
              </w:rPr>
              <w:t>ри поступл</w:t>
            </w:r>
            <w:r w:rsidR="00606A3A">
              <w:rPr>
                <w:sz w:val="28"/>
                <w:szCs w:val="28"/>
              </w:rPr>
              <w:t>е</w:t>
            </w:r>
            <w:r w:rsidR="00606A3A">
              <w:rPr>
                <w:sz w:val="28"/>
                <w:szCs w:val="28"/>
              </w:rPr>
              <w:t>нии информ</w:t>
            </w:r>
            <w:r w:rsidR="00606A3A">
              <w:rPr>
                <w:sz w:val="28"/>
                <w:szCs w:val="28"/>
              </w:rPr>
              <w:t>а</w:t>
            </w:r>
            <w:r w:rsidR="00606A3A">
              <w:rPr>
                <w:sz w:val="28"/>
                <w:szCs w:val="28"/>
              </w:rPr>
              <w:t>ции, явля</w:t>
            </w:r>
            <w:r w:rsidR="00606A3A">
              <w:rPr>
                <w:sz w:val="28"/>
                <w:szCs w:val="28"/>
              </w:rPr>
              <w:t>ю</w:t>
            </w:r>
            <w:r w:rsidR="00606A3A">
              <w:rPr>
                <w:sz w:val="28"/>
                <w:szCs w:val="28"/>
              </w:rPr>
              <w:t>щейся осн</w:t>
            </w:r>
            <w:r w:rsidR="00606A3A">
              <w:rPr>
                <w:sz w:val="28"/>
                <w:szCs w:val="28"/>
              </w:rPr>
              <w:t>о</w:t>
            </w:r>
            <w:r w:rsidR="00606A3A">
              <w:rPr>
                <w:sz w:val="28"/>
                <w:szCs w:val="28"/>
              </w:rPr>
              <w:t>ванием для проведения проверок</w:t>
            </w:r>
          </w:p>
        </w:tc>
        <w:tc>
          <w:tcPr>
            <w:tcW w:w="2999" w:type="dxa"/>
          </w:tcPr>
          <w:p w:rsidR="00362479" w:rsidRDefault="00362479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606A3A" w:rsidRDefault="00606A3A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606A3A" w:rsidRPr="001453F8" w:rsidRDefault="00606A3A" w:rsidP="009056D2">
            <w:pPr>
              <w:rPr>
                <w:sz w:val="28"/>
                <w:szCs w:val="28"/>
              </w:rPr>
            </w:pPr>
          </w:p>
        </w:tc>
      </w:tr>
      <w:tr w:rsidR="00606A3A" w:rsidRPr="001453F8" w:rsidTr="00D97A46">
        <w:tc>
          <w:tcPr>
            <w:tcW w:w="769" w:type="dxa"/>
          </w:tcPr>
          <w:p w:rsidR="00606A3A" w:rsidRPr="001453F8" w:rsidRDefault="00606A3A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06A3A" w:rsidRPr="00606A3A" w:rsidRDefault="00606A3A" w:rsidP="00606A3A">
            <w:pPr>
              <w:rPr>
                <w:sz w:val="28"/>
                <w:szCs w:val="28"/>
              </w:rPr>
            </w:pPr>
            <w:r w:rsidRPr="00606A3A">
              <w:rPr>
                <w:sz w:val="28"/>
                <w:szCs w:val="28"/>
              </w:rPr>
              <w:t>Разработка правового акта, обязывающего лиц, замещающих муниц</w:t>
            </w:r>
            <w:r w:rsidRPr="00606A3A">
              <w:rPr>
                <w:sz w:val="28"/>
                <w:szCs w:val="28"/>
              </w:rPr>
              <w:t>и</w:t>
            </w:r>
            <w:r w:rsidRPr="00606A3A">
              <w:rPr>
                <w:sz w:val="28"/>
                <w:szCs w:val="28"/>
              </w:rPr>
              <w:t xml:space="preserve">пальные должности, муниципальных служащих, сообщать в случаях, установленных федеральными законами, о получении ими подарка в связи с их должностным положением или в связи с исполнением ими </w:t>
            </w:r>
            <w:r w:rsidRPr="00606A3A">
              <w:rPr>
                <w:sz w:val="28"/>
                <w:szCs w:val="28"/>
              </w:rPr>
              <w:lastRenderedPageBreak/>
              <w:t>служебных обязанностей</w:t>
            </w:r>
            <w:r w:rsidRPr="00606A3A">
              <w:rPr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606A3A" w:rsidRPr="001453F8" w:rsidRDefault="00163B77" w:rsidP="00201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</w:t>
            </w:r>
            <w:r w:rsidR="00606A3A">
              <w:rPr>
                <w:sz w:val="28"/>
                <w:szCs w:val="28"/>
              </w:rPr>
              <w:t>3-х меся</w:t>
            </w:r>
            <w:r w:rsidR="00606A3A">
              <w:rPr>
                <w:sz w:val="28"/>
                <w:szCs w:val="28"/>
              </w:rPr>
              <w:t>ч</w:t>
            </w:r>
            <w:r w:rsidR="00606A3A">
              <w:rPr>
                <w:sz w:val="28"/>
                <w:szCs w:val="28"/>
              </w:rPr>
              <w:t>ный срок п</w:t>
            </w:r>
            <w:r w:rsidR="00606A3A">
              <w:rPr>
                <w:sz w:val="28"/>
                <w:szCs w:val="28"/>
              </w:rPr>
              <w:t>о</w:t>
            </w:r>
            <w:r w:rsidR="00606A3A">
              <w:rPr>
                <w:sz w:val="28"/>
                <w:szCs w:val="28"/>
              </w:rPr>
              <w:t xml:space="preserve">сле издания </w:t>
            </w:r>
            <w:r w:rsidR="00201CD9">
              <w:rPr>
                <w:sz w:val="28"/>
                <w:szCs w:val="28"/>
              </w:rPr>
              <w:t>соответств</w:t>
            </w:r>
            <w:r w:rsidR="00201CD9">
              <w:rPr>
                <w:sz w:val="28"/>
                <w:szCs w:val="28"/>
              </w:rPr>
              <w:t>у</w:t>
            </w:r>
            <w:r w:rsidR="00201CD9">
              <w:rPr>
                <w:sz w:val="28"/>
                <w:szCs w:val="28"/>
              </w:rPr>
              <w:lastRenderedPageBreak/>
              <w:t>ющих прав</w:t>
            </w:r>
            <w:r w:rsidR="00201CD9">
              <w:rPr>
                <w:sz w:val="28"/>
                <w:szCs w:val="28"/>
              </w:rPr>
              <w:t>о</w:t>
            </w:r>
            <w:r w:rsidR="00201CD9">
              <w:rPr>
                <w:sz w:val="28"/>
                <w:szCs w:val="28"/>
              </w:rPr>
              <w:t>вых актов на федеральном уровне, уровне Ка</w:t>
            </w:r>
            <w:r w:rsidR="00201CD9">
              <w:rPr>
                <w:sz w:val="28"/>
                <w:szCs w:val="28"/>
              </w:rPr>
              <w:t>м</w:t>
            </w:r>
            <w:r w:rsidR="00201CD9">
              <w:rPr>
                <w:sz w:val="28"/>
                <w:szCs w:val="28"/>
              </w:rPr>
              <w:t>чатского края</w:t>
            </w:r>
          </w:p>
        </w:tc>
        <w:tc>
          <w:tcPr>
            <w:tcW w:w="2999" w:type="dxa"/>
          </w:tcPr>
          <w:p w:rsidR="00362479" w:rsidRDefault="00362479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Общий отдел</w:t>
            </w:r>
          </w:p>
          <w:p w:rsidR="00606A3A" w:rsidRDefault="00606A3A" w:rsidP="0060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606A3A" w:rsidRPr="001453F8" w:rsidRDefault="00606A3A" w:rsidP="009056D2">
            <w:pPr>
              <w:rPr>
                <w:sz w:val="28"/>
                <w:szCs w:val="28"/>
              </w:rPr>
            </w:pPr>
          </w:p>
        </w:tc>
      </w:tr>
      <w:tr w:rsidR="00201CD9" w:rsidRPr="001453F8" w:rsidTr="00D97A46">
        <w:tc>
          <w:tcPr>
            <w:tcW w:w="769" w:type="dxa"/>
          </w:tcPr>
          <w:p w:rsidR="00201CD9" w:rsidRPr="001453F8" w:rsidRDefault="00201CD9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201CD9" w:rsidRPr="001453F8" w:rsidRDefault="00201CD9" w:rsidP="00E91D1B">
            <w:pPr>
              <w:rPr>
                <w:sz w:val="28"/>
                <w:szCs w:val="28"/>
              </w:rPr>
            </w:pPr>
            <w:r w:rsidRPr="00606A3A">
              <w:rPr>
                <w:sz w:val="28"/>
                <w:szCs w:val="28"/>
              </w:rPr>
              <w:t>Проведение служебных проверок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</w:t>
            </w:r>
            <w:r w:rsidRPr="00606A3A">
              <w:rPr>
                <w:sz w:val="28"/>
                <w:szCs w:val="28"/>
              </w:rPr>
              <w:t>х</w:t>
            </w:r>
            <w:r w:rsidRPr="00606A3A">
              <w:rPr>
                <w:sz w:val="28"/>
                <w:szCs w:val="28"/>
              </w:rPr>
              <w:t>ся получения подарков, и порядка сдачи подарка, в порядке, предусмо</w:t>
            </w:r>
            <w:r w:rsidRPr="00606A3A">
              <w:rPr>
                <w:sz w:val="28"/>
                <w:szCs w:val="28"/>
              </w:rPr>
              <w:t>т</w:t>
            </w:r>
            <w:r w:rsidRPr="00606A3A">
              <w:rPr>
                <w:sz w:val="28"/>
                <w:szCs w:val="28"/>
              </w:rPr>
              <w:t>ренном нормативными правовыми актами Российской Федерации, и применение соответствующих мер юридической ответственности</w:t>
            </w:r>
          </w:p>
        </w:tc>
        <w:tc>
          <w:tcPr>
            <w:tcW w:w="1985" w:type="dxa"/>
          </w:tcPr>
          <w:p w:rsidR="00201CD9" w:rsidRDefault="00163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01CD9">
              <w:rPr>
                <w:sz w:val="28"/>
                <w:szCs w:val="28"/>
              </w:rPr>
              <w:t>ри поступл</w:t>
            </w:r>
            <w:r w:rsidR="00201CD9">
              <w:rPr>
                <w:sz w:val="28"/>
                <w:szCs w:val="28"/>
              </w:rPr>
              <w:t>е</w:t>
            </w:r>
            <w:r w:rsidR="00201CD9">
              <w:rPr>
                <w:sz w:val="28"/>
                <w:szCs w:val="28"/>
              </w:rPr>
              <w:t>нии информ</w:t>
            </w:r>
            <w:r w:rsidR="00201CD9">
              <w:rPr>
                <w:sz w:val="28"/>
                <w:szCs w:val="28"/>
              </w:rPr>
              <w:t>а</w:t>
            </w:r>
            <w:r w:rsidR="00201CD9">
              <w:rPr>
                <w:sz w:val="28"/>
                <w:szCs w:val="28"/>
              </w:rPr>
              <w:t>ции, явля</w:t>
            </w:r>
            <w:r w:rsidR="00201CD9">
              <w:rPr>
                <w:sz w:val="28"/>
                <w:szCs w:val="28"/>
              </w:rPr>
              <w:t>ю</w:t>
            </w:r>
            <w:r w:rsidR="00201CD9">
              <w:rPr>
                <w:sz w:val="28"/>
                <w:szCs w:val="28"/>
              </w:rPr>
              <w:t>щейся осн</w:t>
            </w:r>
            <w:r w:rsidR="00201CD9">
              <w:rPr>
                <w:sz w:val="28"/>
                <w:szCs w:val="28"/>
              </w:rPr>
              <w:t>о</w:t>
            </w:r>
            <w:r w:rsidR="00201CD9">
              <w:rPr>
                <w:sz w:val="28"/>
                <w:szCs w:val="28"/>
              </w:rPr>
              <w:t>ванием для проведения проверок</w:t>
            </w:r>
          </w:p>
        </w:tc>
        <w:tc>
          <w:tcPr>
            <w:tcW w:w="2999" w:type="dxa"/>
          </w:tcPr>
          <w:p w:rsidR="00362479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201CD9" w:rsidRDefault="00201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201CD9" w:rsidRDefault="00201CD9">
            <w:pPr>
              <w:rPr>
                <w:sz w:val="28"/>
                <w:szCs w:val="28"/>
              </w:rPr>
            </w:pPr>
          </w:p>
        </w:tc>
      </w:tr>
      <w:tr w:rsidR="00201CD9" w:rsidRPr="001453F8" w:rsidTr="00D97A46">
        <w:tc>
          <w:tcPr>
            <w:tcW w:w="769" w:type="dxa"/>
          </w:tcPr>
          <w:p w:rsidR="00201CD9" w:rsidRPr="001453F8" w:rsidRDefault="00201CD9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201CD9" w:rsidRPr="001453F8" w:rsidRDefault="00201CD9" w:rsidP="00606A3A">
            <w:pPr>
              <w:rPr>
                <w:sz w:val="28"/>
                <w:szCs w:val="28"/>
              </w:rPr>
            </w:pPr>
            <w:proofErr w:type="gramStart"/>
            <w:r w:rsidRPr="00606A3A">
              <w:rPr>
                <w:sz w:val="28"/>
                <w:szCs w:val="28"/>
              </w:rPr>
              <w:t>Доведение до лиц, замещающих муниципальные должности, должности муниципальной службы, положений законодательства Российской Ф</w:t>
            </w:r>
            <w:r w:rsidRPr="00606A3A">
              <w:rPr>
                <w:sz w:val="28"/>
                <w:szCs w:val="28"/>
              </w:rPr>
              <w:t>е</w:t>
            </w:r>
            <w:r w:rsidRPr="00606A3A">
              <w:rPr>
                <w:sz w:val="28"/>
                <w:szCs w:val="28"/>
              </w:rPr>
              <w:t>дерации о противодействии коррупции, в том числе об установлении наказания за коммерческий подкуп, получение и дачу взятки, посредн</w:t>
            </w:r>
            <w:r w:rsidRPr="00606A3A">
              <w:rPr>
                <w:sz w:val="28"/>
                <w:szCs w:val="28"/>
              </w:rPr>
              <w:t>и</w:t>
            </w:r>
            <w:r w:rsidRPr="00606A3A">
              <w:rPr>
                <w:sz w:val="28"/>
                <w:szCs w:val="28"/>
              </w:rPr>
              <w:t>чество во взяточничестве в виде штрафов, кратных сумме коммерческ</w:t>
            </w:r>
            <w:r w:rsidRPr="00606A3A">
              <w:rPr>
                <w:sz w:val="28"/>
                <w:szCs w:val="28"/>
              </w:rPr>
              <w:t>о</w:t>
            </w:r>
            <w:r w:rsidRPr="00606A3A">
              <w:rPr>
                <w:sz w:val="28"/>
                <w:szCs w:val="28"/>
              </w:rPr>
              <w:t>го подкупа или взятки, об увольнении в связи с утратой доверия, о п</w:t>
            </w:r>
            <w:r w:rsidRPr="00606A3A">
              <w:rPr>
                <w:sz w:val="28"/>
                <w:szCs w:val="28"/>
              </w:rPr>
              <w:t>о</w:t>
            </w:r>
            <w:r w:rsidRPr="00606A3A">
              <w:rPr>
                <w:sz w:val="28"/>
                <w:szCs w:val="28"/>
              </w:rPr>
              <w:t>рядке проверки сведений, представляемых указанными лицами в соо</w:t>
            </w:r>
            <w:r w:rsidRPr="00606A3A">
              <w:rPr>
                <w:sz w:val="28"/>
                <w:szCs w:val="28"/>
              </w:rPr>
              <w:t>т</w:t>
            </w:r>
            <w:r w:rsidRPr="00606A3A">
              <w:rPr>
                <w:sz w:val="28"/>
                <w:szCs w:val="28"/>
              </w:rPr>
              <w:t>ветствии с законодательством Российской</w:t>
            </w:r>
            <w:proofErr w:type="gramEnd"/>
            <w:r w:rsidRPr="00606A3A">
              <w:rPr>
                <w:sz w:val="28"/>
                <w:szCs w:val="28"/>
              </w:rPr>
              <w:t xml:space="preserve"> Федерации о противоде</w:t>
            </w:r>
            <w:r w:rsidRPr="00606A3A">
              <w:rPr>
                <w:sz w:val="28"/>
                <w:szCs w:val="28"/>
              </w:rPr>
              <w:t>й</w:t>
            </w:r>
            <w:r w:rsidRPr="00606A3A">
              <w:rPr>
                <w:sz w:val="28"/>
                <w:szCs w:val="28"/>
              </w:rPr>
              <w:t>ствии коррупции</w:t>
            </w:r>
          </w:p>
        </w:tc>
        <w:tc>
          <w:tcPr>
            <w:tcW w:w="1985" w:type="dxa"/>
          </w:tcPr>
          <w:p w:rsidR="00201CD9" w:rsidRDefault="00B8193C" w:rsidP="00B81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201CD9" w:rsidRDefault="00201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E865E6">
              <w:rPr>
                <w:sz w:val="28"/>
                <w:szCs w:val="28"/>
              </w:rPr>
              <w:t>, общий отдел а</w:t>
            </w:r>
            <w:r w:rsidR="00E865E6">
              <w:rPr>
                <w:sz w:val="28"/>
                <w:szCs w:val="28"/>
              </w:rPr>
              <w:t>д</w:t>
            </w:r>
            <w:r w:rsidR="00E865E6">
              <w:rPr>
                <w:sz w:val="28"/>
                <w:szCs w:val="28"/>
              </w:rPr>
              <w:t xml:space="preserve">министрации </w:t>
            </w:r>
          </w:p>
        </w:tc>
      </w:tr>
      <w:tr w:rsidR="00606A3A" w:rsidRPr="001453F8" w:rsidTr="00D97A46">
        <w:tc>
          <w:tcPr>
            <w:tcW w:w="769" w:type="dxa"/>
          </w:tcPr>
          <w:p w:rsidR="00606A3A" w:rsidRPr="001453F8" w:rsidRDefault="00606A3A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606A3A" w:rsidRPr="00F6794D" w:rsidRDefault="00E865E6" w:rsidP="00E56CCF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>О</w:t>
            </w:r>
            <w:r w:rsidR="00606A3A" w:rsidRPr="00F6794D">
              <w:rPr>
                <w:sz w:val="28"/>
                <w:szCs w:val="28"/>
              </w:rPr>
              <w:t>существление организационных, разъяснительных и иных мер по н</w:t>
            </w:r>
            <w:r w:rsidR="00606A3A" w:rsidRPr="00F6794D">
              <w:rPr>
                <w:sz w:val="28"/>
                <w:szCs w:val="28"/>
              </w:rPr>
              <w:t>е</w:t>
            </w:r>
            <w:r w:rsidR="00606A3A" w:rsidRPr="00F6794D">
              <w:rPr>
                <w:sz w:val="28"/>
                <w:szCs w:val="28"/>
              </w:rPr>
              <w:t>допущению лицами, замещающими муниципальные должности, дол</w:t>
            </w:r>
            <w:r w:rsidR="00606A3A" w:rsidRPr="00F6794D">
              <w:rPr>
                <w:sz w:val="28"/>
                <w:szCs w:val="28"/>
              </w:rPr>
              <w:t>ж</w:t>
            </w:r>
            <w:r w:rsidR="00606A3A" w:rsidRPr="00F6794D">
              <w:rPr>
                <w:sz w:val="28"/>
                <w:szCs w:val="28"/>
              </w:rPr>
              <w:t>ности муниципальной службы, поведения, которое может восприн</w:t>
            </w:r>
            <w:r w:rsidR="00606A3A" w:rsidRPr="00F6794D">
              <w:rPr>
                <w:sz w:val="28"/>
                <w:szCs w:val="28"/>
              </w:rPr>
              <w:t>и</w:t>
            </w:r>
            <w:r w:rsidR="00606A3A" w:rsidRPr="00F6794D">
              <w:rPr>
                <w:sz w:val="28"/>
                <w:szCs w:val="28"/>
              </w:rPr>
              <w:t>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985" w:type="dxa"/>
          </w:tcPr>
          <w:p w:rsidR="00606A3A" w:rsidRPr="00F6794D" w:rsidRDefault="00E865E6" w:rsidP="00201CD9">
            <w:pPr>
              <w:jc w:val="center"/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Pr="00F6794D" w:rsidRDefault="00362479" w:rsidP="00201CD9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>Общий отдел</w:t>
            </w:r>
          </w:p>
          <w:p w:rsidR="00201CD9" w:rsidRPr="00F6794D" w:rsidRDefault="00201CD9" w:rsidP="00201CD9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>администрации</w:t>
            </w:r>
          </w:p>
          <w:p w:rsidR="00606A3A" w:rsidRPr="00F6794D" w:rsidRDefault="00606A3A" w:rsidP="009056D2">
            <w:pPr>
              <w:rPr>
                <w:sz w:val="28"/>
                <w:szCs w:val="28"/>
              </w:rPr>
            </w:pPr>
          </w:p>
        </w:tc>
      </w:tr>
      <w:tr w:rsidR="00AA0CA8" w:rsidRPr="00F6794D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F6794D" w:rsidRDefault="00AA0CA8" w:rsidP="00E91D1B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 xml:space="preserve">Размещение на официальном сайте </w:t>
            </w:r>
            <w:r w:rsidR="00362479" w:rsidRPr="00F6794D">
              <w:rPr>
                <w:sz w:val="28"/>
                <w:szCs w:val="28"/>
              </w:rPr>
              <w:t xml:space="preserve">органов местного самоуправления </w:t>
            </w:r>
            <w:r w:rsidRPr="00F6794D">
              <w:rPr>
                <w:sz w:val="28"/>
                <w:szCs w:val="28"/>
              </w:rPr>
              <w:t xml:space="preserve">Вилючинского городского округа в сети </w:t>
            </w:r>
            <w:r w:rsidR="002626E7">
              <w:rPr>
                <w:sz w:val="28"/>
                <w:szCs w:val="28"/>
              </w:rPr>
              <w:t>«</w:t>
            </w:r>
            <w:r w:rsidRPr="00F6794D">
              <w:rPr>
                <w:sz w:val="28"/>
                <w:szCs w:val="28"/>
              </w:rPr>
              <w:t>Интернет</w:t>
            </w:r>
            <w:r w:rsidR="002626E7">
              <w:rPr>
                <w:sz w:val="28"/>
                <w:szCs w:val="28"/>
              </w:rPr>
              <w:t>»</w:t>
            </w:r>
            <w:r w:rsidRPr="00F6794D">
              <w:rPr>
                <w:sz w:val="28"/>
                <w:szCs w:val="28"/>
              </w:rPr>
              <w:t xml:space="preserve"> сведений о дох</w:t>
            </w:r>
            <w:r w:rsidRPr="00F6794D">
              <w:rPr>
                <w:sz w:val="28"/>
                <w:szCs w:val="28"/>
              </w:rPr>
              <w:t>о</w:t>
            </w:r>
            <w:r w:rsidRPr="00F6794D">
              <w:rPr>
                <w:sz w:val="28"/>
                <w:szCs w:val="28"/>
              </w:rPr>
              <w:lastRenderedPageBreak/>
              <w:t>дах, об имуществе и обязательствах имущественного характера муниц</w:t>
            </w:r>
            <w:r w:rsidRPr="00F6794D">
              <w:rPr>
                <w:sz w:val="28"/>
                <w:szCs w:val="28"/>
              </w:rPr>
              <w:t>и</w:t>
            </w:r>
            <w:r w:rsidRPr="00F6794D">
              <w:rPr>
                <w:sz w:val="28"/>
                <w:szCs w:val="28"/>
              </w:rPr>
              <w:t>пальных служащих и лиц, замещающих муниципальные должности, их супругов и несовершеннолетних детей</w:t>
            </w:r>
          </w:p>
        </w:tc>
        <w:tc>
          <w:tcPr>
            <w:tcW w:w="1985" w:type="dxa"/>
          </w:tcPr>
          <w:p w:rsidR="00595036" w:rsidRPr="00595036" w:rsidRDefault="00595036" w:rsidP="00595036">
            <w:pPr>
              <w:rPr>
                <w:sz w:val="28"/>
                <w:szCs w:val="28"/>
              </w:rPr>
            </w:pPr>
            <w:r w:rsidRPr="00595036">
              <w:rPr>
                <w:sz w:val="28"/>
                <w:szCs w:val="28"/>
              </w:rPr>
              <w:lastRenderedPageBreak/>
              <w:t xml:space="preserve">В течение 14 рабочих дней </w:t>
            </w:r>
            <w:r w:rsidRPr="00595036">
              <w:rPr>
                <w:sz w:val="28"/>
                <w:szCs w:val="28"/>
              </w:rPr>
              <w:lastRenderedPageBreak/>
              <w:t>со дня истеч</w:t>
            </w:r>
            <w:r w:rsidRPr="00595036">
              <w:rPr>
                <w:sz w:val="28"/>
                <w:szCs w:val="28"/>
              </w:rPr>
              <w:t>е</w:t>
            </w:r>
            <w:r w:rsidRPr="00595036">
              <w:rPr>
                <w:sz w:val="28"/>
                <w:szCs w:val="28"/>
              </w:rPr>
              <w:t xml:space="preserve">ния срока представления </w:t>
            </w:r>
            <w:r w:rsidR="008043A3">
              <w:rPr>
                <w:sz w:val="28"/>
                <w:szCs w:val="28"/>
              </w:rPr>
              <w:t>сведений</w:t>
            </w:r>
          </w:p>
          <w:p w:rsidR="00AA0CA8" w:rsidRPr="00595036" w:rsidRDefault="00AA0CA8" w:rsidP="001453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362479" w:rsidRPr="00F6794D" w:rsidRDefault="00362479" w:rsidP="009056D2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lastRenderedPageBreak/>
              <w:t>Общий отдел</w:t>
            </w:r>
          </w:p>
          <w:p w:rsidR="00AA0CA8" w:rsidRPr="00F6794D" w:rsidRDefault="00AA0CA8" w:rsidP="009056D2">
            <w:pPr>
              <w:rPr>
                <w:sz w:val="28"/>
                <w:szCs w:val="28"/>
              </w:rPr>
            </w:pPr>
            <w:r w:rsidRPr="00F6794D">
              <w:rPr>
                <w:sz w:val="28"/>
                <w:szCs w:val="28"/>
              </w:rPr>
              <w:t xml:space="preserve"> администрации</w:t>
            </w:r>
          </w:p>
          <w:p w:rsidR="00AA0CA8" w:rsidRPr="00F6794D" w:rsidRDefault="00AA0CA8" w:rsidP="009056D2">
            <w:pPr>
              <w:rPr>
                <w:sz w:val="28"/>
                <w:szCs w:val="28"/>
              </w:rPr>
            </w:pP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1453F8" w:rsidRDefault="00AA0CA8" w:rsidP="00D806EB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1453F8">
              <w:rPr>
                <w:sz w:val="28"/>
                <w:szCs w:val="28"/>
              </w:rPr>
              <w:t>контроля за</w:t>
            </w:r>
            <w:proofErr w:type="gramEnd"/>
            <w:r w:rsidRPr="001453F8">
              <w:rPr>
                <w:sz w:val="28"/>
                <w:szCs w:val="28"/>
              </w:rPr>
              <w:t xml:space="preserve"> соблюдением муниципальными служащими администрации Вилючинского городского округа ограничений и запр</w:t>
            </w:r>
            <w:r w:rsidRPr="001453F8">
              <w:rPr>
                <w:sz w:val="28"/>
                <w:szCs w:val="28"/>
              </w:rPr>
              <w:t>е</w:t>
            </w:r>
            <w:r w:rsidRPr="001453F8">
              <w:rPr>
                <w:sz w:val="28"/>
                <w:szCs w:val="28"/>
              </w:rPr>
              <w:t>тов, требований о предотвращении или урегулировании конфликта и</w:t>
            </w:r>
            <w:r w:rsidRPr="001453F8">
              <w:rPr>
                <w:sz w:val="28"/>
                <w:szCs w:val="28"/>
              </w:rPr>
              <w:t>н</w:t>
            </w:r>
            <w:r w:rsidRPr="001453F8">
              <w:rPr>
                <w:sz w:val="28"/>
                <w:szCs w:val="28"/>
              </w:rPr>
              <w:t>тересов, исполнении ими обязанностей, установленных Федеральным законом от 25.12.2008 № 273-ФЗ «О противодействии коррупции»</w:t>
            </w:r>
          </w:p>
        </w:tc>
        <w:tc>
          <w:tcPr>
            <w:tcW w:w="1985" w:type="dxa"/>
          </w:tcPr>
          <w:p w:rsidR="00AA0CA8" w:rsidRPr="001453F8" w:rsidRDefault="00AA0CA8" w:rsidP="001453F8">
            <w:pPr>
              <w:jc w:val="center"/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 w:rsidP="00D80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AA0CA8" w:rsidRPr="001453F8" w:rsidRDefault="00AA0CA8" w:rsidP="00D806EB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администрации</w:t>
            </w: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1453F8" w:rsidRDefault="00AA0CA8" w:rsidP="00E91D1B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Обеспечение деятельности комиссии по соблюдению требований к сл</w:t>
            </w:r>
            <w:r w:rsidRPr="001453F8">
              <w:rPr>
                <w:sz w:val="28"/>
                <w:szCs w:val="28"/>
              </w:rPr>
              <w:t>у</w:t>
            </w:r>
            <w:r w:rsidRPr="001453F8">
              <w:rPr>
                <w:sz w:val="28"/>
                <w:szCs w:val="28"/>
              </w:rPr>
              <w:t>жебному поведению муниципальных служащих администрации Вил</w:t>
            </w:r>
            <w:r w:rsidRPr="001453F8">
              <w:rPr>
                <w:sz w:val="28"/>
                <w:szCs w:val="28"/>
              </w:rPr>
              <w:t>ю</w:t>
            </w:r>
            <w:r w:rsidRPr="001453F8">
              <w:rPr>
                <w:sz w:val="28"/>
                <w:szCs w:val="28"/>
              </w:rPr>
              <w:t>чинского городского округа</w:t>
            </w:r>
          </w:p>
        </w:tc>
        <w:tc>
          <w:tcPr>
            <w:tcW w:w="1985" w:type="dxa"/>
          </w:tcPr>
          <w:p w:rsidR="00AA0CA8" w:rsidRPr="001453F8" w:rsidRDefault="00AA0CA8" w:rsidP="001453F8">
            <w:pPr>
              <w:jc w:val="center"/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 w:rsidP="009056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AA0CA8" w:rsidRPr="001453F8" w:rsidRDefault="00AA0CA8" w:rsidP="009056D2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Pr="00C92A9D" w:rsidRDefault="00AA0CA8" w:rsidP="00825F00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Обеспечение оперативного реагирования администрации Вилючинского городского округа  и должностных лиц на сообщения СМИ о фактах коррупции</w:t>
            </w:r>
            <w:r w:rsidR="00C92A9D" w:rsidRPr="00C92A9D">
              <w:rPr>
                <w:sz w:val="28"/>
                <w:szCs w:val="28"/>
              </w:rPr>
              <w:t xml:space="preserve"> </w:t>
            </w:r>
            <w:r w:rsidR="00C92A9D">
              <w:rPr>
                <w:sz w:val="28"/>
                <w:szCs w:val="28"/>
              </w:rPr>
              <w:t>со стороны муниципальных служащих администрации В</w:t>
            </w:r>
            <w:r w:rsidR="00C92A9D">
              <w:rPr>
                <w:sz w:val="28"/>
                <w:szCs w:val="28"/>
              </w:rPr>
              <w:t>и</w:t>
            </w:r>
            <w:r w:rsidR="00C92A9D">
              <w:rPr>
                <w:sz w:val="28"/>
                <w:szCs w:val="28"/>
              </w:rPr>
              <w:t>лючинского городского округа</w:t>
            </w:r>
          </w:p>
        </w:tc>
        <w:tc>
          <w:tcPr>
            <w:tcW w:w="1985" w:type="dxa"/>
          </w:tcPr>
          <w:p w:rsidR="00AA0CA8" w:rsidRPr="001453F8" w:rsidRDefault="00AA0CA8" w:rsidP="001453F8">
            <w:pPr>
              <w:jc w:val="center"/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 w:rsidP="004130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AA0CA8" w:rsidRPr="001453F8" w:rsidRDefault="00AA0CA8" w:rsidP="0041302E">
            <w:pPr>
              <w:rPr>
                <w:sz w:val="28"/>
                <w:szCs w:val="28"/>
              </w:rPr>
            </w:pPr>
            <w:r w:rsidRPr="001453F8">
              <w:rPr>
                <w:sz w:val="28"/>
                <w:szCs w:val="28"/>
              </w:rPr>
              <w:t>администрации</w:t>
            </w: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Default="00AA0CA8" w:rsidP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мониторинга и анализа обращений граждан и юридических лиц на предмет наличия информации о фактах коррупции в органах местного самоуправления Вилючинского городского округа с привлеч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нием при необходимости сотрудников правоохранительных органов (по согласованию)</w:t>
            </w:r>
          </w:p>
        </w:tc>
        <w:tc>
          <w:tcPr>
            <w:tcW w:w="1985" w:type="dxa"/>
          </w:tcPr>
          <w:p w:rsidR="00AA0CA8" w:rsidRDefault="00E865E6" w:rsidP="003624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</w:t>
            </w:r>
            <w:r w:rsidR="00AA0CA8">
              <w:rPr>
                <w:sz w:val="28"/>
                <w:szCs w:val="28"/>
              </w:rPr>
              <w:br/>
            </w:r>
          </w:p>
        </w:tc>
        <w:tc>
          <w:tcPr>
            <w:tcW w:w="2999" w:type="dxa"/>
          </w:tcPr>
          <w:p w:rsidR="00362479" w:rsidRDefault="00362479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AA0CA8" w:rsidRDefault="00AA0CA8" w:rsidP="00D9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AA0CA8" w:rsidRPr="001453F8" w:rsidTr="00D97A46">
        <w:tc>
          <w:tcPr>
            <w:tcW w:w="769" w:type="dxa"/>
          </w:tcPr>
          <w:p w:rsidR="00AA0CA8" w:rsidRPr="001453F8" w:rsidRDefault="00AA0CA8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AA0CA8" w:rsidRDefault="00AA0CA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на муниципальную службу высококвалифицированных специалистов:</w:t>
            </w:r>
          </w:p>
          <w:p w:rsidR="00AA0CA8" w:rsidRDefault="00AA0CA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путем проведения конкурсов на замещение вакантных должностей муниципальной службы;</w:t>
            </w:r>
          </w:p>
          <w:p w:rsidR="00AA0CA8" w:rsidRDefault="00AA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формирование на конкурсной основе кадрового резерва, организация работы с кадровым резервом и его эффективное использование</w:t>
            </w:r>
          </w:p>
        </w:tc>
        <w:tc>
          <w:tcPr>
            <w:tcW w:w="1985" w:type="dxa"/>
          </w:tcPr>
          <w:p w:rsidR="00AA0CA8" w:rsidRDefault="00AA0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362479" w:rsidRDefault="003624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AA0CA8" w:rsidRDefault="00AA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</w:tc>
      </w:tr>
      <w:tr w:rsidR="00201CD9" w:rsidRPr="001453F8" w:rsidTr="00B26679">
        <w:tc>
          <w:tcPr>
            <w:tcW w:w="14731" w:type="dxa"/>
            <w:gridSpan w:val="4"/>
          </w:tcPr>
          <w:p w:rsidR="002626E7" w:rsidRDefault="002626E7" w:rsidP="00201CD9">
            <w:pPr>
              <w:jc w:val="center"/>
              <w:rPr>
                <w:b/>
                <w:sz w:val="28"/>
                <w:szCs w:val="28"/>
              </w:rPr>
            </w:pPr>
          </w:p>
          <w:p w:rsidR="00201CD9" w:rsidRDefault="00201CD9" w:rsidP="00201C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b/>
                <w:sz w:val="28"/>
                <w:szCs w:val="28"/>
              </w:rPr>
              <w:t>.</w:t>
            </w:r>
            <w:r>
              <w:t xml:space="preserve">  </w:t>
            </w:r>
            <w:r w:rsidRPr="00201CD9">
              <w:rPr>
                <w:b/>
                <w:sz w:val="28"/>
                <w:szCs w:val="28"/>
              </w:rPr>
              <w:t>Антикоррупционное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201CD9">
              <w:rPr>
                <w:b/>
                <w:sz w:val="28"/>
                <w:szCs w:val="28"/>
              </w:rPr>
              <w:t>образование</w:t>
            </w:r>
          </w:p>
        </w:tc>
      </w:tr>
      <w:tr w:rsidR="00201CD9" w:rsidRPr="001453F8" w:rsidTr="00D97A46">
        <w:tc>
          <w:tcPr>
            <w:tcW w:w="769" w:type="dxa"/>
          </w:tcPr>
          <w:p w:rsidR="00201CD9" w:rsidRPr="001453F8" w:rsidRDefault="00201CD9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201CD9" w:rsidRDefault="00201CD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201CD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антикоррупционному обр</w:t>
            </w:r>
            <w:r w:rsidRPr="00201C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01CD9">
              <w:rPr>
                <w:rFonts w:ascii="Times New Roman" w:hAnsi="Times New Roman" w:cs="Times New Roman"/>
                <w:sz w:val="28"/>
                <w:szCs w:val="28"/>
              </w:rPr>
              <w:t>зованию в подведомственных образовательных учреждениях в части, касающейся содействия включению в программы, реализуемые в ук</w:t>
            </w:r>
            <w:r w:rsidRPr="00201CD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01CD9">
              <w:rPr>
                <w:rFonts w:ascii="Times New Roman" w:hAnsi="Times New Roman" w:cs="Times New Roman"/>
                <w:sz w:val="28"/>
                <w:szCs w:val="28"/>
              </w:rPr>
              <w:t>занных учреждениях, учебных курсов, предметов, дисциплин (модулей), направленных на решение задач формирования антикоррупционного мировоззрения, повышения уровня правосознания и правовой культуры обучающихся</w:t>
            </w:r>
          </w:p>
        </w:tc>
        <w:tc>
          <w:tcPr>
            <w:tcW w:w="1985" w:type="dxa"/>
          </w:tcPr>
          <w:p w:rsidR="00201CD9" w:rsidRDefault="00362479" w:rsidP="003624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201CD9" w:rsidRDefault="00201CD9" w:rsidP="009B6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</w:t>
            </w:r>
            <w:r w:rsidR="00B8193C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>, отдел культуры, молодежной политики и спорта</w:t>
            </w:r>
            <w:r w:rsidR="00B8193C">
              <w:rPr>
                <w:sz w:val="28"/>
                <w:szCs w:val="28"/>
              </w:rPr>
              <w:t xml:space="preserve"> а</w:t>
            </w:r>
            <w:r w:rsidR="00B8193C">
              <w:rPr>
                <w:sz w:val="28"/>
                <w:szCs w:val="28"/>
              </w:rPr>
              <w:t>д</w:t>
            </w:r>
            <w:r w:rsidR="00B8193C">
              <w:rPr>
                <w:sz w:val="28"/>
                <w:szCs w:val="28"/>
              </w:rPr>
              <w:t>министрации</w:t>
            </w:r>
          </w:p>
        </w:tc>
      </w:tr>
      <w:tr w:rsidR="00C34403" w:rsidRPr="001453F8" w:rsidTr="00950DC2">
        <w:tc>
          <w:tcPr>
            <w:tcW w:w="14731" w:type="dxa"/>
            <w:gridSpan w:val="4"/>
          </w:tcPr>
          <w:p w:rsidR="00C34403" w:rsidRDefault="00C34403" w:rsidP="00C34403">
            <w:pPr>
              <w:jc w:val="center"/>
              <w:rPr>
                <w:b/>
                <w:sz w:val="28"/>
                <w:szCs w:val="28"/>
              </w:rPr>
            </w:pPr>
            <w:r w:rsidRPr="00C34403">
              <w:rPr>
                <w:b/>
                <w:sz w:val="28"/>
                <w:szCs w:val="28"/>
                <w:lang w:val="en-US"/>
              </w:rPr>
              <w:t>VI</w:t>
            </w:r>
            <w:r w:rsidRPr="00C34403">
              <w:rPr>
                <w:b/>
                <w:sz w:val="28"/>
                <w:szCs w:val="28"/>
              </w:rPr>
              <w:t xml:space="preserve">. Противодействие коррупции </w:t>
            </w:r>
          </w:p>
          <w:p w:rsidR="00C34403" w:rsidRPr="00C34403" w:rsidRDefault="00C34403" w:rsidP="00C34403">
            <w:pPr>
              <w:jc w:val="center"/>
              <w:rPr>
                <w:b/>
                <w:sz w:val="28"/>
                <w:szCs w:val="28"/>
              </w:rPr>
            </w:pPr>
            <w:r w:rsidRPr="00C34403">
              <w:rPr>
                <w:b/>
                <w:sz w:val="28"/>
                <w:szCs w:val="28"/>
              </w:rPr>
              <w:t>в сфере жилищно-коммунального хозяйства</w:t>
            </w:r>
          </w:p>
        </w:tc>
      </w:tr>
      <w:tr w:rsidR="00C34403" w:rsidRPr="001453F8" w:rsidTr="00D97A46">
        <w:tc>
          <w:tcPr>
            <w:tcW w:w="769" w:type="dxa"/>
          </w:tcPr>
          <w:p w:rsidR="00C34403" w:rsidRPr="001453F8" w:rsidRDefault="00C34403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C34403" w:rsidRPr="001453F8" w:rsidRDefault="00C34403" w:rsidP="00950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информирования населения Вилючинского городского округа в сфере реализации прав собственников жилых помещений 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боре форм управления многоквартирным жилым домом</w:t>
            </w:r>
          </w:p>
        </w:tc>
        <w:tc>
          <w:tcPr>
            <w:tcW w:w="1985" w:type="dxa"/>
          </w:tcPr>
          <w:p w:rsidR="00C34403" w:rsidRDefault="00C34403" w:rsidP="00950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99" w:type="dxa"/>
          </w:tcPr>
          <w:p w:rsidR="00C34403" w:rsidRDefault="00C34403" w:rsidP="00950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хозяйства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</w:tc>
      </w:tr>
      <w:tr w:rsidR="00C34403" w:rsidRPr="001453F8" w:rsidTr="00D97A46">
        <w:tc>
          <w:tcPr>
            <w:tcW w:w="769" w:type="dxa"/>
          </w:tcPr>
          <w:p w:rsidR="00C34403" w:rsidRPr="001453F8" w:rsidRDefault="00C34403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C34403" w:rsidRDefault="00C34403" w:rsidP="00950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комплекса мер по предупреждению коррупции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организациях коммунального комплекса</w:t>
            </w:r>
          </w:p>
        </w:tc>
        <w:tc>
          <w:tcPr>
            <w:tcW w:w="1985" w:type="dxa"/>
          </w:tcPr>
          <w:p w:rsidR="00C34403" w:rsidRDefault="00163B77" w:rsidP="00950D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34403">
              <w:rPr>
                <w:sz w:val="28"/>
                <w:szCs w:val="28"/>
              </w:rPr>
              <w:t>остоянно (с момента утверждения комплекса мер Министе</w:t>
            </w:r>
            <w:r w:rsidR="00C34403">
              <w:rPr>
                <w:sz w:val="28"/>
                <w:szCs w:val="28"/>
              </w:rPr>
              <w:t>р</w:t>
            </w:r>
            <w:r w:rsidR="00C34403">
              <w:rPr>
                <w:sz w:val="28"/>
                <w:szCs w:val="28"/>
              </w:rPr>
              <w:t>ством жили</w:t>
            </w:r>
            <w:r w:rsidR="00C34403">
              <w:rPr>
                <w:sz w:val="28"/>
                <w:szCs w:val="28"/>
              </w:rPr>
              <w:t>щ</w:t>
            </w:r>
            <w:r w:rsidR="00C34403">
              <w:rPr>
                <w:sz w:val="28"/>
                <w:szCs w:val="28"/>
              </w:rPr>
              <w:t>но-коммунальн</w:t>
            </w:r>
            <w:r w:rsidR="00C34403">
              <w:rPr>
                <w:sz w:val="28"/>
                <w:szCs w:val="28"/>
              </w:rPr>
              <w:t>о</w:t>
            </w:r>
            <w:r w:rsidR="00C34403">
              <w:rPr>
                <w:sz w:val="28"/>
                <w:szCs w:val="28"/>
              </w:rPr>
              <w:t>го хозяйства Камчатского края)</w:t>
            </w:r>
          </w:p>
        </w:tc>
        <w:tc>
          <w:tcPr>
            <w:tcW w:w="2999" w:type="dxa"/>
          </w:tcPr>
          <w:p w:rsidR="00C34403" w:rsidRDefault="00C34403" w:rsidP="00950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хозяйства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</w:tc>
      </w:tr>
      <w:tr w:rsidR="00C34403" w:rsidRPr="001453F8" w:rsidTr="00D97A46">
        <w:tc>
          <w:tcPr>
            <w:tcW w:w="769" w:type="dxa"/>
          </w:tcPr>
          <w:p w:rsidR="00C34403" w:rsidRPr="001453F8" w:rsidRDefault="00C34403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C34403" w:rsidRDefault="00C344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эффективной работы по осуществлению муниципального жилищного контроля на территории Вилючинского городского округа</w:t>
            </w:r>
            <w:r w:rsidR="00D35634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D35634" w:rsidRPr="00D35634" w:rsidRDefault="00D35634" w:rsidP="00D35634">
            <w:pPr>
              <w:rPr>
                <w:sz w:val="28"/>
                <w:szCs w:val="28"/>
              </w:rPr>
            </w:pPr>
            <w:r w:rsidRPr="00D35634">
              <w:rPr>
                <w:sz w:val="28"/>
                <w:szCs w:val="28"/>
              </w:rPr>
              <w:t>- регламентация муниципального жилищного контроля;</w:t>
            </w:r>
          </w:p>
          <w:p w:rsidR="00D35634" w:rsidRPr="00D35634" w:rsidRDefault="00D35634" w:rsidP="00D35634">
            <w:pPr>
              <w:rPr>
                <w:sz w:val="28"/>
                <w:szCs w:val="28"/>
              </w:rPr>
            </w:pPr>
            <w:r w:rsidRPr="00D35634">
              <w:rPr>
                <w:sz w:val="28"/>
                <w:szCs w:val="28"/>
              </w:rPr>
              <w:t xml:space="preserve">- заключение соглашений с государственной жилищной инспекцией </w:t>
            </w:r>
            <w:r w:rsidRPr="00D35634">
              <w:rPr>
                <w:sz w:val="28"/>
                <w:szCs w:val="28"/>
              </w:rPr>
              <w:lastRenderedPageBreak/>
              <w:t>Камчатского края</w:t>
            </w:r>
            <w:r w:rsidR="00B8193C">
              <w:rPr>
                <w:sz w:val="28"/>
                <w:szCs w:val="28"/>
              </w:rPr>
              <w:t>;</w:t>
            </w:r>
          </w:p>
          <w:p w:rsidR="00D35634" w:rsidRPr="00D35634" w:rsidRDefault="00D35634" w:rsidP="00D35634">
            <w:r w:rsidRPr="00D35634">
              <w:rPr>
                <w:sz w:val="28"/>
                <w:szCs w:val="28"/>
              </w:rPr>
              <w:t>- своевременная подготовка планов проверок</w:t>
            </w:r>
            <w:r w:rsidR="00B8193C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C34403" w:rsidRDefault="00163B77" w:rsidP="003624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C34403">
              <w:rPr>
                <w:sz w:val="28"/>
                <w:szCs w:val="28"/>
              </w:rPr>
              <w:t>остоянно</w:t>
            </w:r>
          </w:p>
        </w:tc>
        <w:tc>
          <w:tcPr>
            <w:tcW w:w="2999" w:type="dxa"/>
          </w:tcPr>
          <w:p w:rsidR="00C34403" w:rsidRDefault="00D35634" w:rsidP="00E86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контроля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</w:tc>
      </w:tr>
      <w:tr w:rsidR="00C34403" w:rsidRPr="001453F8" w:rsidTr="00D97A46">
        <w:tc>
          <w:tcPr>
            <w:tcW w:w="769" w:type="dxa"/>
          </w:tcPr>
          <w:p w:rsidR="00C34403" w:rsidRPr="001453F8" w:rsidRDefault="00C34403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C34403" w:rsidRPr="00201CD9" w:rsidRDefault="00E865E6" w:rsidP="00E865E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итогов исполнения плана противодействия коррупции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на 2014 год</w:t>
            </w:r>
          </w:p>
        </w:tc>
        <w:tc>
          <w:tcPr>
            <w:tcW w:w="1985" w:type="dxa"/>
          </w:tcPr>
          <w:p w:rsidR="00C34403" w:rsidRDefault="00D97A46" w:rsidP="003624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2014</w:t>
            </w:r>
          </w:p>
        </w:tc>
        <w:tc>
          <w:tcPr>
            <w:tcW w:w="2999" w:type="dxa"/>
          </w:tcPr>
          <w:p w:rsidR="00D97A46" w:rsidRDefault="00D97A46" w:rsidP="009B6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C34403" w:rsidRDefault="00D97A46" w:rsidP="009B6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E865E6" w:rsidRPr="001453F8" w:rsidTr="00D97A46">
        <w:tc>
          <w:tcPr>
            <w:tcW w:w="769" w:type="dxa"/>
          </w:tcPr>
          <w:p w:rsidR="00E865E6" w:rsidRPr="001453F8" w:rsidRDefault="00E865E6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E865E6" w:rsidRDefault="00E865E6" w:rsidP="00E865E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противодействия коррупции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округе на 2015 год</w:t>
            </w:r>
          </w:p>
        </w:tc>
        <w:tc>
          <w:tcPr>
            <w:tcW w:w="1985" w:type="dxa"/>
          </w:tcPr>
          <w:p w:rsidR="00E865E6" w:rsidRDefault="00E865E6" w:rsidP="00C24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2014</w:t>
            </w:r>
          </w:p>
        </w:tc>
        <w:tc>
          <w:tcPr>
            <w:tcW w:w="2999" w:type="dxa"/>
          </w:tcPr>
          <w:p w:rsidR="00E865E6" w:rsidRDefault="00E865E6" w:rsidP="00C24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</w:t>
            </w:r>
          </w:p>
          <w:p w:rsidR="00E865E6" w:rsidRDefault="00E865E6" w:rsidP="00C246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B8193C" w:rsidRPr="001453F8" w:rsidTr="00D97A46">
        <w:tc>
          <w:tcPr>
            <w:tcW w:w="769" w:type="dxa"/>
          </w:tcPr>
          <w:p w:rsidR="00B8193C" w:rsidRPr="001453F8" w:rsidRDefault="00B8193C" w:rsidP="001453F8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78" w:type="dxa"/>
          </w:tcPr>
          <w:p w:rsidR="00B8193C" w:rsidRDefault="00B8193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межведомственной рабочей группы по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тиводействию коррупции в органах местного самоуправления 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чинского городского округа на 2015 год</w:t>
            </w:r>
          </w:p>
        </w:tc>
        <w:tc>
          <w:tcPr>
            <w:tcW w:w="1985" w:type="dxa"/>
          </w:tcPr>
          <w:p w:rsidR="00B8193C" w:rsidRDefault="00B8193C" w:rsidP="003624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2014</w:t>
            </w:r>
          </w:p>
        </w:tc>
        <w:tc>
          <w:tcPr>
            <w:tcW w:w="2999" w:type="dxa"/>
          </w:tcPr>
          <w:p w:rsidR="00B8193C" w:rsidRDefault="00B8193C" w:rsidP="00804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</w:t>
            </w:r>
          </w:p>
        </w:tc>
      </w:tr>
    </w:tbl>
    <w:p w:rsidR="000C54B2" w:rsidRPr="00505EF5" w:rsidRDefault="000C54B2" w:rsidP="00D97A46">
      <w:pPr>
        <w:rPr>
          <w:sz w:val="28"/>
          <w:szCs w:val="28"/>
        </w:rPr>
      </w:pPr>
    </w:p>
    <w:sectPr w:rsidR="000C54B2" w:rsidRPr="00505EF5" w:rsidSect="0041302E">
      <w:pgSz w:w="16840" w:h="11907" w:orient="landscape" w:code="9"/>
      <w:pgMar w:top="1276" w:right="992" w:bottom="992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B266B"/>
    <w:multiLevelType w:val="hybridMultilevel"/>
    <w:tmpl w:val="EAF41CFA"/>
    <w:lvl w:ilvl="0" w:tplc="432EC11C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60F73FDF"/>
    <w:multiLevelType w:val="hybridMultilevel"/>
    <w:tmpl w:val="111EF04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7E7A65DF"/>
    <w:multiLevelType w:val="hybridMultilevel"/>
    <w:tmpl w:val="B4BC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47289"/>
    <w:rsid w:val="0000386A"/>
    <w:rsid w:val="00040D38"/>
    <w:rsid w:val="00052417"/>
    <w:rsid w:val="00060CC7"/>
    <w:rsid w:val="0007170A"/>
    <w:rsid w:val="00085E92"/>
    <w:rsid w:val="000A0927"/>
    <w:rsid w:val="000B6624"/>
    <w:rsid w:val="000C00F8"/>
    <w:rsid w:val="000C2642"/>
    <w:rsid w:val="000C54B2"/>
    <w:rsid w:val="0012137E"/>
    <w:rsid w:val="001219C2"/>
    <w:rsid w:val="00126C90"/>
    <w:rsid w:val="001453F8"/>
    <w:rsid w:val="001537E1"/>
    <w:rsid w:val="00163B77"/>
    <w:rsid w:val="00177029"/>
    <w:rsid w:val="001918CB"/>
    <w:rsid w:val="001B5929"/>
    <w:rsid w:val="001D011B"/>
    <w:rsid w:val="001E48E6"/>
    <w:rsid w:val="00201CD9"/>
    <w:rsid w:val="00226AD3"/>
    <w:rsid w:val="002626E7"/>
    <w:rsid w:val="0027094B"/>
    <w:rsid w:val="00285AE3"/>
    <w:rsid w:val="00311A72"/>
    <w:rsid w:val="00326C40"/>
    <w:rsid w:val="00352837"/>
    <w:rsid w:val="00360D50"/>
    <w:rsid w:val="00362479"/>
    <w:rsid w:val="0039210B"/>
    <w:rsid w:val="003A086C"/>
    <w:rsid w:val="003C5C63"/>
    <w:rsid w:val="003D049D"/>
    <w:rsid w:val="003D3970"/>
    <w:rsid w:val="003F3323"/>
    <w:rsid w:val="003F71A0"/>
    <w:rsid w:val="0041302E"/>
    <w:rsid w:val="0044097E"/>
    <w:rsid w:val="00477322"/>
    <w:rsid w:val="0049208B"/>
    <w:rsid w:val="00505EF5"/>
    <w:rsid w:val="00543C79"/>
    <w:rsid w:val="00547289"/>
    <w:rsid w:val="00573FA4"/>
    <w:rsid w:val="00594AD7"/>
    <w:rsid w:val="00595036"/>
    <w:rsid w:val="005B0AB6"/>
    <w:rsid w:val="005C55D0"/>
    <w:rsid w:val="005F38B7"/>
    <w:rsid w:val="005F655A"/>
    <w:rsid w:val="00602D2C"/>
    <w:rsid w:val="00606A3A"/>
    <w:rsid w:val="0062578A"/>
    <w:rsid w:val="006B1D03"/>
    <w:rsid w:val="006B62BD"/>
    <w:rsid w:val="006D7155"/>
    <w:rsid w:val="006F348C"/>
    <w:rsid w:val="006F66F3"/>
    <w:rsid w:val="00750C40"/>
    <w:rsid w:val="007548C1"/>
    <w:rsid w:val="0076042B"/>
    <w:rsid w:val="007E723B"/>
    <w:rsid w:val="008043A3"/>
    <w:rsid w:val="00822E02"/>
    <w:rsid w:val="00825F00"/>
    <w:rsid w:val="00836885"/>
    <w:rsid w:val="0084505B"/>
    <w:rsid w:val="008D6B94"/>
    <w:rsid w:val="008F5FD7"/>
    <w:rsid w:val="009056D2"/>
    <w:rsid w:val="00950DC2"/>
    <w:rsid w:val="0097799F"/>
    <w:rsid w:val="009B6490"/>
    <w:rsid w:val="009C29BC"/>
    <w:rsid w:val="009E1CF3"/>
    <w:rsid w:val="00A052ED"/>
    <w:rsid w:val="00A0532D"/>
    <w:rsid w:val="00A303F8"/>
    <w:rsid w:val="00A45D6A"/>
    <w:rsid w:val="00A623DA"/>
    <w:rsid w:val="00A91BC4"/>
    <w:rsid w:val="00AA0CA8"/>
    <w:rsid w:val="00AF4B7E"/>
    <w:rsid w:val="00B21E82"/>
    <w:rsid w:val="00B24381"/>
    <w:rsid w:val="00B26679"/>
    <w:rsid w:val="00B47743"/>
    <w:rsid w:val="00B55CD3"/>
    <w:rsid w:val="00B8193C"/>
    <w:rsid w:val="00BD55B7"/>
    <w:rsid w:val="00BD752B"/>
    <w:rsid w:val="00C0358A"/>
    <w:rsid w:val="00C34403"/>
    <w:rsid w:val="00C50670"/>
    <w:rsid w:val="00C67CE4"/>
    <w:rsid w:val="00C92A9D"/>
    <w:rsid w:val="00CF016B"/>
    <w:rsid w:val="00CF4723"/>
    <w:rsid w:val="00D03B58"/>
    <w:rsid w:val="00D11736"/>
    <w:rsid w:val="00D35634"/>
    <w:rsid w:val="00D77B07"/>
    <w:rsid w:val="00D806EB"/>
    <w:rsid w:val="00D94D61"/>
    <w:rsid w:val="00D97A46"/>
    <w:rsid w:val="00DF2E44"/>
    <w:rsid w:val="00E1171E"/>
    <w:rsid w:val="00E56CCF"/>
    <w:rsid w:val="00E77022"/>
    <w:rsid w:val="00E865E6"/>
    <w:rsid w:val="00E869F8"/>
    <w:rsid w:val="00E9052C"/>
    <w:rsid w:val="00E91D1B"/>
    <w:rsid w:val="00E97A12"/>
    <w:rsid w:val="00F01470"/>
    <w:rsid w:val="00F6794D"/>
    <w:rsid w:val="00F940E1"/>
    <w:rsid w:val="00FB17DA"/>
    <w:rsid w:val="00FC376A"/>
    <w:rsid w:val="00FD0F12"/>
    <w:rsid w:val="00FD11AB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12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FD0F12"/>
    <w:pPr>
      <w:keepNext/>
      <w:jc w:val="center"/>
      <w:outlineLvl w:val="0"/>
    </w:pPr>
    <w:rPr>
      <w:b/>
      <w:spacing w:val="200"/>
      <w:sz w:val="40"/>
    </w:rPr>
  </w:style>
  <w:style w:type="paragraph" w:styleId="2">
    <w:name w:val="heading 2"/>
    <w:basedOn w:val="a"/>
    <w:next w:val="a"/>
    <w:qFormat/>
    <w:rsid w:val="00FD0F12"/>
    <w:pPr>
      <w:keepNext/>
      <w:ind w:left="567" w:hanging="993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0F12"/>
    <w:pPr>
      <w:keepNext/>
      <w:ind w:left="1134" w:hanging="1134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D0F12"/>
    <w:pPr>
      <w:keepNext/>
      <w:jc w:val="center"/>
      <w:outlineLvl w:val="3"/>
    </w:pPr>
    <w:rPr>
      <w:smallCaps/>
      <w:sz w:val="28"/>
    </w:rPr>
  </w:style>
  <w:style w:type="paragraph" w:styleId="5">
    <w:name w:val="heading 5"/>
    <w:basedOn w:val="a"/>
    <w:next w:val="a"/>
    <w:qFormat/>
    <w:rsid w:val="00FD0F12"/>
    <w:pPr>
      <w:keepNext/>
      <w:ind w:left="851" w:right="-284" w:hanging="851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FD0F12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FD0F1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FD0F12"/>
    <w:pPr>
      <w:jc w:val="center"/>
    </w:pPr>
  </w:style>
  <w:style w:type="paragraph" w:styleId="a4">
    <w:name w:val="Body Text"/>
    <w:basedOn w:val="a"/>
    <w:rsid w:val="00FD0F12"/>
    <w:pPr>
      <w:spacing w:after="120"/>
    </w:pPr>
  </w:style>
  <w:style w:type="paragraph" w:customStyle="1" w:styleId="a5">
    <w:name w:val="ðàñïîðÿæåíèå"/>
    <w:basedOn w:val="a"/>
    <w:next w:val="a4"/>
    <w:rsid w:val="00FD0F12"/>
    <w:pPr>
      <w:jc w:val="center"/>
    </w:pPr>
  </w:style>
  <w:style w:type="paragraph" w:styleId="20">
    <w:name w:val="Body Text Indent 2"/>
    <w:basedOn w:val="a"/>
    <w:rsid w:val="00FD0F12"/>
    <w:pPr>
      <w:ind w:firstLine="1134"/>
    </w:pPr>
    <w:rPr>
      <w:sz w:val="28"/>
    </w:rPr>
  </w:style>
  <w:style w:type="paragraph" w:styleId="21">
    <w:name w:val="Body Text 2"/>
    <w:basedOn w:val="a"/>
    <w:rsid w:val="00FD0F12"/>
    <w:rPr>
      <w:sz w:val="28"/>
    </w:rPr>
  </w:style>
  <w:style w:type="paragraph" w:styleId="a6">
    <w:name w:val="Body Text Indent"/>
    <w:basedOn w:val="a"/>
    <w:rsid w:val="00FD0F12"/>
    <w:pPr>
      <w:ind w:firstLine="851"/>
    </w:pPr>
    <w:rPr>
      <w:sz w:val="28"/>
    </w:rPr>
  </w:style>
  <w:style w:type="paragraph" w:styleId="30">
    <w:name w:val="Body Text Indent 3"/>
    <w:basedOn w:val="a"/>
    <w:rsid w:val="00FD0F12"/>
    <w:pPr>
      <w:ind w:right="-284" w:firstLine="851"/>
    </w:pPr>
    <w:rPr>
      <w:sz w:val="28"/>
    </w:rPr>
  </w:style>
  <w:style w:type="paragraph" w:styleId="a7">
    <w:name w:val="Balloon Text"/>
    <w:basedOn w:val="a"/>
    <w:semiHidden/>
    <w:rsid w:val="00E7702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7C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basedOn w:val="a0"/>
    <w:rsid w:val="00C67CE4"/>
    <w:rPr>
      <w:color w:val="0000FF"/>
      <w:u w:val="single"/>
    </w:rPr>
  </w:style>
  <w:style w:type="character" w:customStyle="1" w:styleId="mark">
    <w:name w:val="mark"/>
    <w:basedOn w:val="a0"/>
    <w:rsid w:val="00C67CE4"/>
  </w:style>
  <w:style w:type="paragraph" w:styleId="z-">
    <w:name w:val="HTML Top of Form"/>
    <w:basedOn w:val="a"/>
    <w:next w:val="a"/>
    <w:hidden/>
    <w:rsid w:val="00C67CE4"/>
    <w:pPr>
      <w:pBdr>
        <w:bottom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paragraph" w:customStyle="1" w:styleId="auth">
    <w:name w:val="auth"/>
    <w:basedOn w:val="a"/>
    <w:rsid w:val="00C6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9">
    <w:name w:val="Normal (Web)"/>
    <w:basedOn w:val="a"/>
    <w:rsid w:val="00C6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z-0">
    <w:name w:val="HTML Bottom of Form"/>
    <w:basedOn w:val="a"/>
    <w:next w:val="a"/>
    <w:hidden/>
    <w:rsid w:val="00C67CE4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styleId="aa">
    <w:name w:val="Strong"/>
    <w:basedOn w:val="a0"/>
    <w:qFormat/>
    <w:rsid w:val="00C67CE4"/>
    <w:rPr>
      <w:b/>
      <w:bCs/>
    </w:rPr>
  </w:style>
  <w:style w:type="character" w:customStyle="1" w:styleId="small">
    <w:name w:val="small"/>
    <w:basedOn w:val="a0"/>
    <w:rsid w:val="00C67CE4"/>
  </w:style>
  <w:style w:type="table" w:styleId="ab">
    <w:name w:val="Table Grid"/>
    <w:basedOn w:val="a1"/>
    <w:rsid w:val="009056D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3">
    <w:name w:val="fontstyle33"/>
    <w:basedOn w:val="a0"/>
    <w:rsid w:val="00BD55B7"/>
  </w:style>
  <w:style w:type="paragraph" w:customStyle="1" w:styleId="ac">
    <w:name w:val="Прижатый влево"/>
    <w:basedOn w:val="a"/>
    <w:next w:val="a"/>
    <w:uiPriority w:val="99"/>
    <w:rsid w:val="000C54B2"/>
    <w:pPr>
      <w:widowControl w:val="0"/>
      <w:overflowPunct/>
      <w:textAlignment w:val="auto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5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7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0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3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2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INWORD\TEMPLATE\GLAVA-R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GLAVA-RS</Template>
  <TotalTime>406</TotalTime>
  <Pages>9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Архив</cp:lastModifiedBy>
  <cp:revision>25</cp:revision>
  <cp:lastPrinted>2014-07-30T22:10:00Z</cp:lastPrinted>
  <dcterms:created xsi:type="dcterms:W3CDTF">2012-07-10T07:11:00Z</dcterms:created>
  <dcterms:modified xsi:type="dcterms:W3CDTF">2014-07-31T22:34:00Z</dcterms:modified>
</cp:coreProperties>
</file>